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F611CE" w14:textId="77185A1A" w:rsidR="00405E75" w:rsidRDefault="0080326A" w:rsidP="00405E75">
      <w:pPr>
        <w:pStyle w:val="Titre"/>
      </w:pPr>
      <w:r>
        <w:t>Benjamin</w:t>
      </w:r>
      <w:r w:rsidR="00751CA0">
        <w:t xml:space="preserve">, </w:t>
      </w:r>
      <w:r>
        <w:t>charpentier</w:t>
      </w:r>
    </w:p>
    <w:p w14:paraId="1615DDBC" w14:textId="77777777" w:rsidR="00E21A5C" w:rsidRDefault="00E21A5C" w:rsidP="00E21A5C"/>
    <w:p w14:paraId="4E67ADC8" w14:textId="77777777" w:rsidR="00155A51" w:rsidRDefault="00155A51" w:rsidP="00155A51">
      <w:pPr>
        <w:pStyle w:val="Titre1"/>
      </w:pPr>
      <w:r>
        <w:t>découvrir un univers professionnel</w:t>
      </w:r>
    </w:p>
    <w:p w14:paraId="7A82AA85" w14:textId="330E65B1" w:rsidR="00155A51" w:rsidRDefault="00155A51" w:rsidP="00155A51">
      <w:pPr>
        <w:pStyle w:val="Titre2"/>
        <w:numPr>
          <w:ilvl w:val="0"/>
          <w:numId w:val="3"/>
        </w:numPr>
        <w:ind w:left="714" w:hanging="357"/>
      </w:pPr>
      <w:r w:rsidRPr="00E21A5C">
        <w:t>Activité 1</w:t>
      </w:r>
    </w:p>
    <w:p w14:paraId="4A60085F" w14:textId="77777777" w:rsidR="00484658" w:rsidRPr="00484658" w:rsidRDefault="00484658" w:rsidP="00484658"/>
    <w:p w14:paraId="513C4CEA" w14:textId="46D688A7" w:rsidR="007A6B16" w:rsidRDefault="00497F20" w:rsidP="00274C27">
      <w:pPr>
        <w:jc w:val="center"/>
      </w:pPr>
      <w:r>
        <w:rPr>
          <w:noProof/>
          <w:lang w:eastAsia="fr-FR"/>
        </w:rPr>
        <w:drawing>
          <wp:inline distT="0" distB="0" distL="0" distR="0" wp14:anchorId="2F453F4B" wp14:editId="019BE6E0">
            <wp:extent cx="4564718" cy="2561967"/>
            <wp:effectExtent l="0" t="0" r="762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9911" cy="2564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3B2DD" w14:textId="77777777" w:rsidR="00497F20" w:rsidRDefault="00497F20" w:rsidP="00155A51"/>
    <w:p w14:paraId="044B57D5" w14:textId="6A53873B" w:rsidR="00497F20" w:rsidRDefault="00497F20" w:rsidP="00274C27">
      <w:pPr>
        <w:jc w:val="center"/>
      </w:pPr>
      <w:r>
        <w:rPr>
          <w:noProof/>
          <w:lang w:eastAsia="fr-FR"/>
        </w:rPr>
        <w:drawing>
          <wp:inline distT="0" distB="0" distL="0" distR="0" wp14:anchorId="2177D0F4" wp14:editId="5EB80697">
            <wp:extent cx="4552950" cy="2555363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7648" cy="256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1E5A9" w14:textId="77777777" w:rsidR="00497F20" w:rsidRDefault="00497F20" w:rsidP="00155A51"/>
    <w:p w14:paraId="217DA5BA" w14:textId="14E63EE6" w:rsidR="009F0478" w:rsidRDefault="00497F20" w:rsidP="00274C27">
      <w:pPr>
        <w:jc w:val="center"/>
      </w:pPr>
      <w:r>
        <w:rPr>
          <w:noProof/>
          <w:lang w:eastAsia="fr-FR"/>
        </w:rPr>
        <w:drawing>
          <wp:inline distT="0" distB="0" distL="0" distR="0" wp14:anchorId="0BEAB59C" wp14:editId="397432D2">
            <wp:extent cx="4546523" cy="2552700"/>
            <wp:effectExtent l="0" t="0" r="698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6523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3A28">
        <w:t xml:space="preserve">                                        </w:t>
      </w:r>
    </w:p>
    <w:p w14:paraId="2C1ECD89" w14:textId="77777777" w:rsidR="001B0B88" w:rsidRDefault="001B0B88" w:rsidP="00A949B2">
      <w:pPr>
        <w:pStyle w:val="Titre1"/>
      </w:pPr>
    </w:p>
    <w:p w14:paraId="4CCA4420" w14:textId="4D896CC6" w:rsidR="00A949B2" w:rsidRDefault="00A949B2" w:rsidP="00A949B2">
      <w:pPr>
        <w:pStyle w:val="Titre1"/>
      </w:pPr>
      <w:r>
        <w:t>Rencontrer un·e professionnel·le</w:t>
      </w:r>
    </w:p>
    <w:p w14:paraId="25F1487E" w14:textId="77777777" w:rsidR="00ED6EDC" w:rsidRPr="00486247" w:rsidRDefault="00ED6EDC" w:rsidP="00486247"/>
    <w:p w14:paraId="6D89390D" w14:textId="17D9EB75" w:rsidR="005E6768" w:rsidRDefault="005E6768" w:rsidP="005E6768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 w:rsidR="00274C27">
        <w:t>2</w:t>
      </w:r>
    </w:p>
    <w:p w14:paraId="5E64752E" w14:textId="77777777" w:rsidR="001B0B88" w:rsidRPr="001B0B88" w:rsidRDefault="001B0B88" w:rsidP="001B0B88"/>
    <w:p w14:paraId="527A09E8" w14:textId="77777777" w:rsidR="00C24E02" w:rsidRPr="00C24E02" w:rsidRDefault="00C24E02" w:rsidP="00C24E02">
      <w:pPr>
        <w:rPr>
          <w:sz w:val="16"/>
          <w:szCs w:val="16"/>
        </w:rPr>
      </w:pPr>
    </w:p>
    <w:tbl>
      <w:tblPr>
        <w:tblStyle w:val="Grilledutableau"/>
        <w:tblW w:w="9738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3156"/>
        <w:gridCol w:w="3216"/>
        <w:gridCol w:w="3366"/>
      </w:tblGrid>
      <w:tr w:rsidR="00E47C5C" w14:paraId="71EF404E" w14:textId="77777777" w:rsidTr="00C24E02">
        <w:trPr>
          <w:trHeight w:val="454"/>
          <w:jc w:val="center"/>
        </w:trPr>
        <w:tc>
          <w:tcPr>
            <w:tcW w:w="3156" w:type="dxa"/>
            <w:tcBorders>
              <w:bottom w:val="dotted" w:sz="4" w:space="0" w:color="auto"/>
            </w:tcBorders>
            <w:vAlign w:val="center"/>
          </w:tcPr>
          <w:p w14:paraId="46D14EFA" w14:textId="549E3ECF" w:rsidR="00E47C5C" w:rsidRDefault="00C24E02" w:rsidP="00C24E02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>Qui ?</w:t>
            </w:r>
          </w:p>
        </w:tc>
        <w:tc>
          <w:tcPr>
            <w:tcW w:w="3216" w:type="dxa"/>
            <w:tcBorders>
              <w:bottom w:val="dotted" w:sz="4" w:space="0" w:color="auto"/>
            </w:tcBorders>
            <w:vAlign w:val="center"/>
          </w:tcPr>
          <w:p w14:paraId="66CFB32C" w14:textId="7511AF3B" w:rsidR="00E47C5C" w:rsidRDefault="00C24E02" w:rsidP="00C24E02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>Où ?</w:t>
            </w:r>
          </w:p>
        </w:tc>
        <w:tc>
          <w:tcPr>
            <w:tcW w:w="3366" w:type="dxa"/>
            <w:tcBorders>
              <w:bottom w:val="dotted" w:sz="4" w:space="0" w:color="auto"/>
            </w:tcBorders>
            <w:vAlign w:val="center"/>
          </w:tcPr>
          <w:p w14:paraId="49197D78" w14:textId="15F7DA1C" w:rsidR="00E47C5C" w:rsidRDefault="00C24E02" w:rsidP="00C24E02">
            <w:pPr>
              <w:pStyle w:val="Paragraphedeliste"/>
              <w:tabs>
                <w:tab w:val="left" w:pos="8400"/>
              </w:tabs>
              <w:spacing w:before="240"/>
              <w:ind w:left="0"/>
              <w:jc w:val="center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>Quoi ?</w:t>
            </w:r>
          </w:p>
        </w:tc>
      </w:tr>
      <w:tr w:rsidR="00136D16" w14:paraId="2DBD3A78" w14:textId="6AE7C10B" w:rsidTr="00DF4B88">
        <w:trPr>
          <w:trHeight w:val="56"/>
          <w:jc w:val="center"/>
        </w:trPr>
        <w:tc>
          <w:tcPr>
            <w:tcW w:w="3156" w:type="dxa"/>
            <w:tcBorders>
              <w:top w:val="dotted" w:sz="4" w:space="0" w:color="auto"/>
            </w:tcBorders>
          </w:tcPr>
          <w:p w14:paraId="093C38A7" w14:textId="1CD8D7BB" w:rsidR="00274C27" w:rsidRDefault="00F729EC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 xml:space="preserve"> </w:t>
            </w:r>
            <w:r w:rsidR="00E47C5C">
              <w:rPr>
                <w:rFonts w:ascii="Calibri" w:hAnsi="Calibri" w:cs="Calibri"/>
                <w:sz w:val="24"/>
              </w:rPr>
              <w:t xml:space="preserve">                  </w:t>
            </w:r>
          </w:p>
          <w:p w14:paraId="184A65B8" w14:textId="6CB3B8C3" w:rsidR="00274C27" w:rsidRDefault="00716AEC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45C40CD9" wp14:editId="4CA036FA">
                  <wp:extent cx="1809750" cy="1332865"/>
                  <wp:effectExtent l="0" t="0" r="0" b="63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10386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9FC3C25" w14:textId="30D5F0F7" w:rsidR="00274C27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36"/>
                <w:szCs w:val="36"/>
              </w:rPr>
            </w:pPr>
            <w:r>
              <w:rPr>
                <w:rFonts w:ascii="Calibri" w:hAnsi="Calibri" w:cs="Calibri"/>
                <w:sz w:val="24"/>
              </w:rPr>
              <w:t>①</w:t>
            </w:r>
            <w:r w:rsidR="00E47C5C">
              <w:rPr>
                <w:rFonts w:ascii="Calibri" w:hAnsi="Calibri" w:cs="Calibri"/>
                <w:sz w:val="24"/>
              </w:rPr>
              <w:t xml:space="preserve">                    </w:t>
            </w:r>
            <w:r w:rsidR="00E47C5C"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62A17D62" w14:textId="77777777" w:rsidR="00953644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2DD962B8" w14:textId="77777777" w:rsidR="001B0B88" w:rsidRDefault="001B0B88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64AA2D9A" w14:textId="77777777" w:rsidR="00953644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7DF7F242" w14:textId="2A5C8222" w:rsidR="00274C27" w:rsidRDefault="00716AEC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39F91257" wp14:editId="2CB71F7B">
                  <wp:extent cx="1857375" cy="1331909"/>
                  <wp:effectExtent l="0" t="0" r="0" b="190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57823" cy="1332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2DE0370" w14:textId="0B707A32" w:rsidR="00274C27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36"/>
                <w:szCs w:val="36"/>
              </w:rPr>
            </w:pPr>
            <w:r>
              <w:rPr>
                <w:rFonts w:ascii="Calibri" w:hAnsi="Calibri" w:cs="Calibri"/>
                <w:sz w:val="24"/>
              </w:rPr>
              <w:t>②</w:t>
            </w:r>
            <w:r w:rsidR="00E47C5C">
              <w:rPr>
                <w:rFonts w:ascii="Calibri" w:hAnsi="Calibri" w:cs="Calibri"/>
                <w:sz w:val="24"/>
              </w:rPr>
              <w:t xml:space="preserve">                     </w:t>
            </w:r>
            <w:r w:rsidR="00E47C5C"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45CF08BF" w14:textId="77777777" w:rsidR="00953644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6523A00C" w14:textId="77777777" w:rsidR="00953644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5E53734E" w14:textId="77777777" w:rsidR="001B0B88" w:rsidRDefault="001B0B88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315BC995" w14:textId="50204AC2" w:rsidR="00274C27" w:rsidRDefault="00716AEC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01E0D417" wp14:editId="6D8A0ECB">
                  <wp:extent cx="1857375" cy="1331595"/>
                  <wp:effectExtent l="0" t="0" r="9525" b="190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59799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D71BEF" w14:textId="05279D43" w:rsidR="00274C27" w:rsidRDefault="00E47C5C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36"/>
                <w:szCs w:val="36"/>
              </w:rPr>
            </w:pPr>
            <w:r>
              <w:rPr>
                <w:rFonts w:ascii="Calibri" w:hAnsi="Calibri" w:cs="Calibri"/>
                <w:sz w:val="24"/>
              </w:rPr>
              <w:t xml:space="preserve"> </w:t>
            </w:r>
            <w:bookmarkStart w:id="0" w:name="_Hlk135082105"/>
            <w:r w:rsidR="00953644">
              <w:rPr>
                <w:rFonts w:ascii="Calibri" w:hAnsi="Calibri" w:cs="Calibri"/>
                <w:sz w:val="24"/>
              </w:rPr>
              <w:t>③</w:t>
            </w:r>
            <w:bookmarkEnd w:id="0"/>
            <w:r>
              <w:rPr>
                <w:rFonts w:ascii="Calibri" w:hAnsi="Calibri" w:cs="Calibri"/>
                <w:sz w:val="24"/>
              </w:rPr>
              <w:t xml:space="preserve">                </w:t>
            </w:r>
            <w:r w:rsidR="00953644">
              <w:rPr>
                <w:rFonts w:ascii="Calibri" w:hAnsi="Calibri" w:cs="Calibri"/>
                <w:sz w:val="24"/>
              </w:rPr>
              <w:t xml:space="preserve"> </w:t>
            </w:r>
            <w:r>
              <w:rPr>
                <w:rFonts w:ascii="Calibri" w:hAnsi="Calibri" w:cs="Calibri"/>
                <w:sz w:val="24"/>
              </w:rPr>
              <w:t xml:space="preserve"> </w:t>
            </w:r>
            <w:r w:rsidR="00953644"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26300828" w14:textId="77777777" w:rsidR="00953644" w:rsidRDefault="00953644" w:rsidP="003300D7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4BFFBE74" w14:textId="4276CD29" w:rsidR="00F729EC" w:rsidRDefault="00F729EC" w:rsidP="00AB578F">
            <w:pPr>
              <w:pStyle w:val="Paragraphedeliste"/>
              <w:tabs>
                <w:tab w:val="left" w:pos="8400"/>
              </w:tabs>
              <w:ind w:left="0"/>
              <w:rPr>
                <w:sz w:val="24"/>
              </w:rPr>
            </w:pPr>
          </w:p>
        </w:tc>
        <w:tc>
          <w:tcPr>
            <w:tcW w:w="3216" w:type="dxa"/>
            <w:tcBorders>
              <w:top w:val="dotted" w:sz="4" w:space="0" w:color="auto"/>
            </w:tcBorders>
          </w:tcPr>
          <w:p w14:paraId="27C98222" w14:textId="77777777" w:rsidR="00953644" w:rsidRDefault="00953644" w:rsidP="0068176B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noProof/>
                <w:sz w:val="24"/>
              </w:rPr>
            </w:pPr>
          </w:p>
          <w:p w14:paraId="4D7C756D" w14:textId="4EA19477" w:rsidR="00274C27" w:rsidRDefault="00F729EC" w:rsidP="0068176B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05A4F855" wp14:editId="78C9FE32">
                  <wp:extent cx="1903857" cy="1323340"/>
                  <wp:effectExtent l="0" t="0" r="127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04533" cy="1323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A2333AC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36"/>
                <w:szCs w:val="36"/>
              </w:rPr>
            </w:pPr>
            <w:r>
              <w:rPr>
                <w:rFonts w:ascii="Calibri" w:hAnsi="Calibri" w:cs="Calibri"/>
                <w:sz w:val="24"/>
              </w:rPr>
              <w:t xml:space="preserve">①                     </w:t>
            </w:r>
            <w:r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3E718B78" w14:textId="55E7F375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447BC223" w14:textId="77777777" w:rsidR="001B0B88" w:rsidRPr="00953644" w:rsidRDefault="001B0B88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43DCBF18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0B295D9E" w14:textId="0089BD64" w:rsidR="00B11ABF" w:rsidRDefault="00B11ABF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noProof/>
                <w:sz w:val="24"/>
                <w:lang w:eastAsia="fr-FR"/>
              </w:rPr>
              <w:drawing>
                <wp:inline distT="0" distB="0" distL="0" distR="0" wp14:anchorId="3F3364DE" wp14:editId="31B173B0">
                  <wp:extent cx="1875291" cy="1332865"/>
                  <wp:effectExtent l="0" t="0" r="0" b="635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75949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D95479" w14:textId="77777777" w:rsidR="00953644" w:rsidRDefault="00953644" w:rsidP="001B0B88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 xml:space="preserve">②                      </w:t>
            </w:r>
            <w:r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4EA80E23" w14:textId="77777777" w:rsidR="001B0B88" w:rsidRPr="001B0B88" w:rsidRDefault="001B0B88" w:rsidP="001B0B88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1F632381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6D7323B4" w14:textId="77777777" w:rsidR="001B0B88" w:rsidRDefault="001B0B88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1C91439F" w14:textId="2FD90292" w:rsidR="00953644" w:rsidRDefault="00B11ABF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33445B54" wp14:editId="60707982">
                  <wp:extent cx="1835785" cy="1331879"/>
                  <wp:effectExtent l="0" t="0" r="0" b="1905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37789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370369E" w14:textId="2B4419E3" w:rsidR="00953644" w:rsidRDefault="001B0B88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>③</w:t>
            </w:r>
            <w:r w:rsidR="00953644">
              <w:rPr>
                <w:rFonts w:ascii="Calibri" w:hAnsi="Calibri" w:cs="Calibri"/>
                <w:sz w:val="24"/>
              </w:rPr>
              <w:t xml:space="preserve">                      </w:t>
            </w:r>
            <w:r w:rsidR="00953644"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2D3A3984" w14:textId="61D14605" w:rsidR="00953644" w:rsidRDefault="00953644" w:rsidP="009B5AE3">
            <w:pPr>
              <w:pStyle w:val="Paragraphedeliste"/>
              <w:tabs>
                <w:tab w:val="left" w:pos="8400"/>
              </w:tabs>
              <w:spacing w:before="240" w:after="240"/>
              <w:ind w:left="0"/>
              <w:rPr>
                <w:sz w:val="24"/>
              </w:rPr>
            </w:pPr>
          </w:p>
        </w:tc>
        <w:tc>
          <w:tcPr>
            <w:tcW w:w="3366" w:type="dxa"/>
            <w:tcBorders>
              <w:top w:val="dotted" w:sz="4" w:space="0" w:color="auto"/>
            </w:tcBorders>
          </w:tcPr>
          <w:p w14:paraId="39FCD60A" w14:textId="2BD4C1AF" w:rsidR="00274C27" w:rsidRDefault="00274C27" w:rsidP="0068176B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26CBE756" w14:textId="675F8616" w:rsidR="00274C27" w:rsidRDefault="00F729EC" w:rsidP="0068176B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56A7F9AB" wp14:editId="33AC8CAC">
                  <wp:extent cx="1998980" cy="1332865"/>
                  <wp:effectExtent l="0" t="0" r="1270" b="63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99682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46F1960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36"/>
                <w:szCs w:val="36"/>
              </w:rPr>
            </w:pPr>
            <w:r>
              <w:rPr>
                <w:rFonts w:ascii="Calibri" w:hAnsi="Calibri" w:cs="Calibri"/>
                <w:sz w:val="24"/>
              </w:rPr>
              <w:t xml:space="preserve">①                      </w:t>
            </w:r>
            <w:r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437DAC35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63B51E7F" w14:textId="77777777" w:rsidR="001B0B88" w:rsidRPr="00DF4B88" w:rsidRDefault="001B0B88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1DD92B28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2D574A6E" w14:textId="6E556A00" w:rsidR="00274C27" w:rsidRDefault="00F729EC" w:rsidP="0068176B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5DD072EA" wp14:editId="75691112">
                  <wp:extent cx="1998980" cy="1332865"/>
                  <wp:effectExtent l="0" t="0" r="1270" b="63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99682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904F31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36"/>
                <w:szCs w:val="36"/>
              </w:rPr>
            </w:pPr>
            <w:r>
              <w:rPr>
                <w:rFonts w:ascii="Calibri" w:hAnsi="Calibri" w:cs="Calibri"/>
                <w:sz w:val="24"/>
              </w:rPr>
              <w:t xml:space="preserve">②                      </w:t>
            </w:r>
            <w:r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741CF106" w14:textId="77777777" w:rsidR="00953644" w:rsidRPr="00DF4B88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31DB52FF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22568212" w14:textId="77777777" w:rsidR="001B0B88" w:rsidRDefault="001B0B88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</w:p>
          <w:p w14:paraId="7CAFCB2F" w14:textId="5A8A214D" w:rsidR="00274C27" w:rsidRDefault="00AE044F" w:rsidP="0068176B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noProof/>
                <w:sz w:val="24"/>
                <w:lang w:eastAsia="fr-FR"/>
              </w:rPr>
              <w:drawing>
                <wp:inline distT="0" distB="0" distL="0" distR="0" wp14:anchorId="0C0BCDF5" wp14:editId="3BE8E5F4">
                  <wp:extent cx="1998980" cy="1332865"/>
                  <wp:effectExtent l="0" t="0" r="1270" b="635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 rotWithShape="1"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99682" cy="1333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4011285" w14:textId="77777777" w:rsidR="00953644" w:rsidRDefault="00953644" w:rsidP="00953644">
            <w:pPr>
              <w:pStyle w:val="Paragraphedeliste"/>
              <w:tabs>
                <w:tab w:val="left" w:pos="8400"/>
              </w:tabs>
              <w:ind w:left="0"/>
              <w:rPr>
                <w:rFonts w:ascii="Calibri" w:hAnsi="Calibri" w:cs="Calibri"/>
                <w:sz w:val="24"/>
              </w:rPr>
            </w:pPr>
            <w:r>
              <w:rPr>
                <w:rFonts w:ascii="Calibri" w:hAnsi="Calibri" w:cs="Calibri"/>
                <w:sz w:val="24"/>
              </w:rPr>
              <w:t xml:space="preserve">③                      </w:t>
            </w:r>
            <w:r w:rsidRPr="00E47C5C">
              <w:rPr>
                <w:rFonts w:ascii="Calibri" w:hAnsi="Calibri" w:cs="Calibri"/>
                <w:sz w:val="36"/>
                <w:szCs w:val="36"/>
              </w:rPr>
              <w:t>□</w:t>
            </w:r>
          </w:p>
          <w:p w14:paraId="2D437879" w14:textId="77777777" w:rsidR="00953644" w:rsidRDefault="00953644" w:rsidP="0068176B">
            <w:pPr>
              <w:pStyle w:val="Paragraphedeliste"/>
              <w:tabs>
                <w:tab w:val="left" w:pos="8400"/>
              </w:tabs>
              <w:ind w:left="0"/>
              <w:rPr>
                <w:noProof/>
                <w:sz w:val="24"/>
              </w:rPr>
            </w:pPr>
          </w:p>
          <w:p w14:paraId="4371ACB7" w14:textId="77777777" w:rsidR="00DF4B88" w:rsidRDefault="00DF4B88" w:rsidP="0068176B">
            <w:pPr>
              <w:pStyle w:val="Paragraphedeliste"/>
              <w:tabs>
                <w:tab w:val="left" w:pos="8400"/>
              </w:tabs>
              <w:ind w:left="0"/>
              <w:rPr>
                <w:noProof/>
                <w:sz w:val="24"/>
              </w:rPr>
            </w:pPr>
          </w:p>
          <w:p w14:paraId="57E5C1C6" w14:textId="2E9D91E5" w:rsidR="00136D16" w:rsidRDefault="00953644" w:rsidP="0068176B">
            <w:pPr>
              <w:pStyle w:val="Paragraphedeliste"/>
              <w:tabs>
                <w:tab w:val="left" w:pos="8400"/>
              </w:tabs>
              <w:ind w:left="0"/>
              <w:rPr>
                <w:noProof/>
                <w:sz w:val="24"/>
              </w:rPr>
            </w:pPr>
            <w:r>
              <w:rPr>
                <w:rFonts w:ascii="Calibri" w:hAnsi="Calibri" w:cs="Calibri"/>
                <w:sz w:val="24"/>
              </w:rPr>
              <w:t xml:space="preserve">                 </w:t>
            </w:r>
          </w:p>
        </w:tc>
      </w:tr>
    </w:tbl>
    <w:p w14:paraId="550C70E9" w14:textId="2941D1AF" w:rsidR="00EC5284" w:rsidRDefault="00EC5284" w:rsidP="005E6768">
      <w:pPr>
        <w:jc w:val="center"/>
      </w:pPr>
    </w:p>
    <w:p w14:paraId="11695C50" w14:textId="77777777" w:rsidR="001B0B88" w:rsidRDefault="001B0B88" w:rsidP="001B0B88">
      <w:pPr>
        <w:pStyle w:val="Titre2"/>
        <w:numPr>
          <w:ilvl w:val="0"/>
          <w:numId w:val="0"/>
        </w:numPr>
        <w:ind w:left="714"/>
      </w:pPr>
    </w:p>
    <w:p w14:paraId="2E3C1BCB" w14:textId="77777777" w:rsidR="00AE044F" w:rsidRPr="00AE044F" w:rsidRDefault="00AE044F" w:rsidP="00AE044F"/>
    <w:p w14:paraId="54C5C3E1" w14:textId="77777777" w:rsidR="001B0B88" w:rsidRPr="001B0B88" w:rsidRDefault="001B0B88" w:rsidP="001B0B88"/>
    <w:p w14:paraId="303FC6D5" w14:textId="77777777" w:rsidR="001B0B88" w:rsidRPr="001B0B88" w:rsidRDefault="001B0B88" w:rsidP="001B0B88"/>
    <w:p w14:paraId="26658E01" w14:textId="64D318C0" w:rsidR="00C8607E" w:rsidRDefault="00C8607E" w:rsidP="00C8607E">
      <w:pPr>
        <w:pStyle w:val="Titre2"/>
        <w:numPr>
          <w:ilvl w:val="0"/>
          <w:numId w:val="3"/>
        </w:numPr>
        <w:ind w:left="714" w:hanging="357"/>
      </w:pPr>
      <w:r w:rsidRPr="00711038">
        <w:lastRenderedPageBreak/>
        <w:t xml:space="preserve">Activité </w:t>
      </w:r>
      <w:r w:rsidR="008361CB">
        <w:t xml:space="preserve">3 </w:t>
      </w:r>
    </w:p>
    <w:p w14:paraId="2C43C524" w14:textId="77777777" w:rsidR="0099262B" w:rsidRPr="0099262B" w:rsidRDefault="0099262B" w:rsidP="0099262B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3"/>
        <w:gridCol w:w="1474"/>
        <w:gridCol w:w="2268"/>
        <w:gridCol w:w="2977"/>
      </w:tblGrid>
      <w:tr w:rsidR="004D209A" w:rsidRPr="00A665CF" w14:paraId="31D515B5" w14:textId="396C293D" w:rsidTr="0035356A">
        <w:trPr>
          <w:trHeight w:val="587"/>
          <w:jc w:val="center"/>
        </w:trPr>
        <w:tc>
          <w:tcPr>
            <w:tcW w:w="1923" w:type="dxa"/>
            <w:vAlign w:val="center"/>
          </w:tcPr>
          <w:p w14:paraId="3905E2A8" w14:textId="4EF0CCD1" w:rsidR="0080326A" w:rsidRDefault="0080326A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charpente traditionnelle</w:t>
            </w:r>
          </w:p>
        </w:tc>
        <w:tc>
          <w:tcPr>
            <w:tcW w:w="1474" w:type="dxa"/>
            <w:vAlign w:val="center"/>
          </w:tcPr>
          <w:p w14:paraId="03CA375C" w14:textId="630A4E4C" w:rsidR="0080326A" w:rsidRDefault="0080326A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CAP en charpente</w:t>
            </w:r>
          </w:p>
        </w:tc>
        <w:tc>
          <w:tcPr>
            <w:tcW w:w="2268" w:type="dxa"/>
            <w:vAlign w:val="center"/>
          </w:tcPr>
          <w:p w14:paraId="2CEE8348" w14:textId="19C3BD6F" w:rsidR="0080326A" w:rsidRDefault="004D209A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</w:t>
            </w:r>
            <w:r w:rsidR="0080326A">
              <w:rPr>
                <w:sz w:val="24"/>
              </w:rPr>
              <w:t>harpentier</w:t>
            </w:r>
            <w:r>
              <w:rPr>
                <w:sz w:val="24"/>
              </w:rPr>
              <w:t xml:space="preserve"> / chef de chantier</w:t>
            </w:r>
          </w:p>
        </w:tc>
        <w:tc>
          <w:tcPr>
            <w:tcW w:w="2977" w:type="dxa"/>
            <w:vAlign w:val="center"/>
          </w:tcPr>
          <w:p w14:paraId="0576CCF9" w14:textId="469946FC" w:rsidR="0080326A" w:rsidRDefault="004D209A" w:rsidP="0035356A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restauration/monuments historiques</w:t>
            </w:r>
          </w:p>
        </w:tc>
      </w:tr>
    </w:tbl>
    <w:p w14:paraId="724184D5" w14:textId="77777777" w:rsidR="004D209A" w:rsidRDefault="004D209A" w:rsidP="005E6768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3"/>
        <w:gridCol w:w="1474"/>
        <w:gridCol w:w="2268"/>
        <w:gridCol w:w="2977"/>
      </w:tblGrid>
      <w:tr w:rsidR="0035356A" w:rsidRPr="00A665CF" w14:paraId="69E1AA6C" w14:textId="77777777" w:rsidTr="00E3553B">
        <w:trPr>
          <w:trHeight w:val="587"/>
          <w:jc w:val="center"/>
        </w:trPr>
        <w:tc>
          <w:tcPr>
            <w:tcW w:w="1923" w:type="dxa"/>
            <w:vAlign w:val="center"/>
          </w:tcPr>
          <w:p w14:paraId="5B8751DD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charpente traditionnelle</w:t>
            </w:r>
          </w:p>
        </w:tc>
        <w:tc>
          <w:tcPr>
            <w:tcW w:w="1474" w:type="dxa"/>
            <w:vAlign w:val="center"/>
          </w:tcPr>
          <w:p w14:paraId="715C613A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CAP en charpente</w:t>
            </w:r>
          </w:p>
        </w:tc>
        <w:tc>
          <w:tcPr>
            <w:tcW w:w="2268" w:type="dxa"/>
            <w:vAlign w:val="center"/>
          </w:tcPr>
          <w:p w14:paraId="000AD507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charpentier / chef de chantier</w:t>
            </w:r>
          </w:p>
        </w:tc>
        <w:tc>
          <w:tcPr>
            <w:tcW w:w="2977" w:type="dxa"/>
            <w:vAlign w:val="center"/>
          </w:tcPr>
          <w:p w14:paraId="3A9B10D6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restauration/monuments historiques</w:t>
            </w:r>
          </w:p>
        </w:tc>
      </w:tr>
    </w:tbl>
    <w:p w14:paraId="44AB7870" w14:textId="77777777" w:rsidR="0035356A" w:rsidRDefault="0035356A" w:rsidP="005E6768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3"/>
        <w:gridCol w:w="1474"/>
        <w:gridCol w:w="2268"/>
        <w:gridCol w:w="2977"/>
      </w:tblGrid>
      <w:tr w:rsidR="0035356A" w:rsidRPr="00A665CF" w14:paraId="55146EAE" w14:textId="77777777" w:rsidTr="00E3553B">
        <w:trPr>
          <w:trHeight w:val="587"/>
          <w:jc w:val="center"/>
        </w:trPr>
        <w:tc>
          <w:tcPr>
            <w:tcW w:w="1923" w:type="dxa"/>
            <w:vAlign w:val="center"/>
          </w:tcPr>
          <w:p w14:paraId="0FBA0BB9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charpente traditionnelle</w:t>
            </w:r>
          </w:p>
        </w:tc>
        <w:tc>
          <w:tcPr>
            <w:tcW w:w="1474" w:type="dxa"/>
            <w:vAlign w:val="center"/>
          </w:tcPr>
          <w:p w14:paraId="6F606610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CAP en charpente</w:t>
            </w:r>
          </w:p>
        </w:tc>
        <w:tc>
          <w:tcPr>
            <w:tcW w:w="2268" w:type="dxa"/>
            <w:vAlign w:val="center"/>
          </w:tcPr>
          <w:p w14:paraId="603853F2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charpentier / chef de chantier</w:t>
            </w:r>
          </w:p>
        </w:tc>
        <w:tc>
          <w:tcPr>
            <w:tcW w:w="2977" w:type="dxa"/>
            <w:vAlign w:val="center"/>
          </w:tcPr>
          <w:p w14:paraId="6BF9468D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restauration/monuments historiques</w:t>
            </w:r>
          </w:p>
        </w:tc>
      </w:tr>
    </w:tbl>
    <w:p w14:paraId="1BC57D80" w14:textId="77777777" w:rsidR="0035356A" w:rsidRDefault="0035356A" w:rsidP="005E6768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3"/>
        <w:gridCol w:w="1474"/>
        <w:gridCol w:w="2268"/>
        <w:gridCol w:w="2977"/>
      </w:tblGrid>
      <w:tr w:rsidR="0035356A" w:rsidRPr="00A665CF" w14:paraId="0915FF78" w14:textId="77777777" w:rsidTr="00E3553B">
        <w:trPr>
          <w:trHeight w:val="587"/>
          <w:jc w:val="center"/>
        </w:trPr>
        <w:tc>
          <w:tcPr>
            <w:tcW w:w="1923" w:type="dxa"/>
            <w:vAlign w:val="center"/>
          </w:tcPr>
          <w:p w14:paraId="073DF6B2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charpente traditionnelle</w:t>
            </w:r>
          </w:p>
        </w:tc>
        <w:tc>
          <w:tcPr>
            <w:tcW w:w="1474" w:type="dxa"/>
            <w:vAlign w:val="center"/>
          </w:tcPr>
          <w:p w14:paraId="6F2DCEEC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CAP en charpente</w:t>
            </w:r>
          </w:p>
        </w:tc>
        <w:tc>
          <w:tcPr>
            <w:tcW w:w="2268" w:type="dxa"/>
            <w:vAlign w:val="center"/>
          </w:tcPr>
          <w:p w14:paraId="4B681FC8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charpentier / chef de chantier</w:t>
            </w:r>
          </w:p>
        </w:tc>
        <w:tc>
          <w:tcPr>
            <w:tcW w:w="2977" w:type="dxa"/>
            <w:vAlign w:val="center"/>
          </w:tcPr>
          <w:p w14:paraId="749812CC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restauration/monuments historiques</w:t>
            </w:r>
          </w:p>
        </w:tc>
      </w:tr>
    </w:tbl>
    <w:p w14:paraId="1A0E4F84" w14:textId="77777777" w:rsidR="0035356A" w:rsidRDefault="0035356A" w:rsidP="005E6768"/>
    <w:tbl>
      <w:tblPr>
        <w:tblStyle w:val="Grilledutableau"/>
        <w:tblW w:w="8642" w:type="dxa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3"/>
        <w:gridCol w:w="1474"/>
        <w:gridCol w:w="2268"/>
        <w:gridCol w:w="2977"/>
      </w:tblGrid>
      <w:tr w:rsidR="0035356A" w:rsidRPr="00A665CF" w14:paraId="36BE2927" w14:textId="77777777" w:rsidTr="00E3553B">
        <w:trPr>
          <w:trHeight w:val="587"/>
          <w:jc w:val="center"/>
        </w:trPr>
        <w:tc>
          <w:tcPr>
            <w:tcW w:w="1923" w:type="dxa"/>
            <w:vAlign w:val="center"/>
          </w:tcPr>
          <w:p w14:paraId="12845E72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charpente traditionnelle</w:t>
            </w:r>
          </w:p>
        </w:tc>
        <w:tc>
          <w:tcPr>
            <w:tcW w:w="1474" w:type="dxa"/>
            <w:vAlign w:val="center"/>
          </w:tcPr>
          <w:p w14:paraId="7B27EA2B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CAP en charpente</w:t>
            </w:r>
          </w:p>
        </w:tc>
        <w:tc>
          <w:tcPr>
            <w:tcW w:w="2268" w:type="dxa"/>
            <w:vAlign w:val="center"/>
          </w:tcPr>
          <w:p w14:paraId="454F5AA6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charpentier / chef de chantier</w:t>
            </w:r>
          </w:p>
        </w:tc>
        <w:tc>
          <w:tcPr>
            <w:tcW w:w="2977" w:type="dxa"/>
            <w:vAlign w:val="center"/>
          </w:tcPr>
          <w:p w14:paraId="105562DB" w14:textId="77777777" w:rsidR="0035356A" w:rsidRDefault="0035356A" w:rsidP="00E3553B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restauration/monuments historiques</w:t>
            </w:r>
          </w:p>
        </w:tc>
      </w:tr>
    </w:tbl>
    <w:p w14:paraId="79EC2A12" w14:textId="77777777" w:rsidR="0035356A" w:rsidRDefault="0035356A" w:rsidP="005E6768"/>
    <w:p w14:paraId="6A47A2A7" w14:textId="77777777" w:rsidR="0035356A" w:rsidRDefault="0035356A" w:rsidP="005E6768"/>
    <w:p w14:paraId="0A42B9E5" w14:textId="160A1C91" w:rsidR="00FB3FA4" w:rsidRDefault="00FB3FA4" w:rsidP="005E6768"/>
    <w:p w14:paraId="7EC55206" w14:textId="77777777" w:rsidR="004D209A" w:rsidRDefault="004D209A" w:rsidP="005E6768"/>
    <w:p w14:paraId="1CF6A877" w14:textId="77777777" w:rsidR="00FB3FA4" w:rsidRDefault="00FB3FA4" w:rsidP="005E6768"/>
    <w:p w14:paraId="21A9EEE1" w14:textId="77777777" w:rsidR="00507669" w:rsidRDefault="00507669" w:rsidP="005E6768"/>
    <w:p w14:paraId="721E2FE6" w14:textId="77777777" w:rsidR="00A949B2" w:rsidRDefault="00A949B2" w:rsidP="00A949B2">
      <w:pPr>
        <w:pStyle w:val="Titre1"/>
      </w:pPr>
      <w:r>
        <w:t>Consolider sa maitrise de la langue</w:t>
      </w:r>
    </w:p>
    <w:p w14:paraId="5EE331B6" w14:textId="77777777" w:rsidR="00A949B2" w:rsidRDefault="00A949B2" w:rsidP="005E6768"/>
    <w:p w14:paraId="288D4376" w14:textId="3EBC5B93" w:rsidR="0078503F" w:rsidRDefault="00ED6EDC" w:rsidP="00ED6EDC">
      <w:pPr>
        <w:pStyle w:val="Titre2"/>
        <w:numPr>
          <w:ilvl w:val="0"/>
          <w:numId w:val="3"/>
        </w:numPr>
        <w:ind w:left="714" w:hanging="357"/>
      </w:pPr>
      <w:r w:rsidRPr="00711038">
        <w:t xml:space="preserve">Activité </w:t>
      </w:r>
      <w:r w:rsidR="004D209A">
        <w:t>6</w:t>
      </w:r>
    </w:p>
    <w:p w14:paraId="706D9A40" w14:textId="0091CC3D" w:rsidR="0078503F" w:rsidRDefault="0078503F" w:rsidP="0078503F"/>
    <w:p w14:paraId="472C8207" w14:textId="77777777" w:rsidR="00FE7673" w:rsidRPr="00FE7673" w:rsidRDefault="00FE7673" w:rsidP="00FE7673"/>
    <w:tbl>
      <w:tblPr>
        <w:tblStyle w:val="Grilledutableau"/>
        <w:tblW w:w="0" w:type="auto"/>
        <w:jc w:val="center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4390"/>
        <w:gridCol w:w="4683"/>
      </w:tblGrid>
      <w:tr w:rsidR="00A01A22" w14:paraId="68056E84" w14:textId="77777777" w:rsidTr="003949B0">
        <w:trPr>
          <w:trHeight w:val="906"/>
          <w:jc w:val="center"/>
        </w:trPr>
        <w:tc>
          <w:tcPr>
            <w:tcW w:w="4390" w:type="dxa"/>
            <w:vAlign w:val="center"/>
          </w:tcPr>
          <w:p w14:paraId="3582F513" w14:textId="12F27869" w:rsidR="00A01A22" w:rsidRDefault="003A12E5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changer</w:t>
            </w:r>
          </w:p>
        </w:tc>
        <w:tc>
          <w:tcPr>
            <w:tcW w:w="4683" w:type="dxa"/>
            <w:vAlign w:val="center"/>
          </w:tcPr>
          <w:p w14:paraId="1C7518E8" w14:textId="67874B43" w:rsidR="00A01A22" w:rsidRDefault="003A12E5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partiellement</w:t>
            </w:r>
          </w:p>
        </w:tc>
      </w:tr>
      <w:tr w:rsidR="00A01A22" w14:paraId="4FA6370C" w14:textId="77777777" w:rsidTr="003949B0">
        <w:trPr>
          <w:trHeight w:val="906"/>
          <w:jc w:val="center"/>
        </w:trPr>
        <w:tc>
          <w:tcPr>
            <w:tcW w:w="4390" w:type="dxa"/>
            <w:vAlign w:val="center"/>
          </w:tcPr>
          <w:p w14:paraId="529CBA0B" w14:textId="12A89B51" w:rsidR="00A01A22" w:rsidRDefault="003A12E5" w:rsidP="00ED6EDC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remplacer</w:t>
            </w:r>
          </w:p>
        </w:tc>
        <w:tc>
          <w:tcPr>
            <w:tcW w:w="4683" w:type="dxa"/>
            <w:vAlign w:val="center"/>
          </w:tcPr>
          <w:p w14:paraId="237B692F" w14:textId="02188569" w:rsidR="00A01A22" w:rsidRDefault="003A12E5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complètement</w:t>
            </w:r>
          </w:p>
        </w:tc>
      </w:tr>
      <w:tr w:rsidR="00A01A22" w14:paraId="682224BB" w14:textId="77777777" w:rsidTr="003949B0">
        <w:trPr>
          <w:trHeight w:val="906"/>
          <w:jc w:val="center"/>
        </w:trPr>
        <w:tc>
          <w:tcPr>
            <w:tcW w:w="4390" w:type="dxa"/>
            <w:vAlign w:val="center"/>
          </w:tcPr>
          <w:p w14:paraId="791D7CD0" w14:textId="7BD6126B" w:rsidR="00A01A22" w:rsidRDefault="003A12E5" w:rsidP="00ED6EDC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refaire à neuf</w:t>
            </w:r>
          </w:p>
        </w:tc>
        <w:tc>
          <w:tcPr>
            <w:tcW w:w="4683" w:type="dxa"/>
            <w:vAlign w:val="center"/>
          </w:tcPr>
          <w:p w14:paraId="7B4A300C" w14:textId="08089555" w:rsidR="00A01A22" w:rsidRDefault="003A12E5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seulement</w:t>
            </w:r>
          </w:p>
        </w:tc>
      </w:tr>
      <w:tr w:rsidR="00A01A22" w14:paraId="775E4F61" w14:textId="77777777" w:rsidTr="003949B0">
        <w:trPr>
          <w:trHeight w:val="906"/>
          <w:jc w:val="center"/>
        </w:trPr>
        <w:tc>
          <w:tcPr>
            <w:tcW w:w="4390" w:type="dxa"/>
            <w:vAlign w:val="center"/>
          </w:tcPr>
          <w:p w14:paraId="76442040" w14:textId="6C9F08F5" w:rsidR="00A01A22" w:rsidRDefault="003A12E5" w:rsidP="00ED6EDC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conserver</w:t>
            </w:r>
          </w:p>
        </w:tc>
        <w:tc>
          <w:tcPr>
            <w:tcW w:w="4683" w:type="dxa"/>
            <w:vAlign w:val="center"/>
          </w:tcPr>
          <w:p w14:paraId="02ABDFDE" w14:textId="560E388C" w:rsidR="00A01A22" w:rsidRDefault="003A12E5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doucement</w:t>
            </w:r>
          </w:p>
        </w:tc>
      </w:tr>
      <w:tr w:rsidR="00A01A22" w14:paraId="32DFC896" w14:textId="77777777" w:rsidTr="003949B0">
        <w:trPr>
          <w:trHeight w:val="906"/>
          <w:jc w:val="center"/>
        </w:trPr>
        <w:tc>
          <w:tcPr>
            <w:tcW w:w="4390" w:type="dxa"/>
            <w:vAlign w:val="center"/>
          </w:tcPr>
          <w:p w14:paraId="2D458FD7" w14:textId="05F20234" w:rsidR="00A01A22" w:rsidRDefault="003A12E5" w:rsidP="00ED6EDC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retirer</w:t>
            </w:r>
          </w:p>
        </w:tc>
        <w:tc>
          <w:tcPr>
            <w:tcW w:w="4683" w:type="dxa"/>
            <w:vAlign w:val="center"/>
          </w:tcPr>
          <w:p w14:paraId="4282E6DF" w14:textId="499F468A" w:rsidR="00A01A22" w:rsidRDefault="00EF4EA9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lentement</w:t>
            </w:r>
          </w:p>
        </w:tc>
      </w:tr>
      <w:tr w:rsidR="007F1B54" w14:paraId="477DCC6C" w14:textId="77777777" w:rsidTr="003949B0">
        <w:trPr>
          <w:trHeight w:val="906"/>
          <w:jc w:val="center"/>
        </w:trPr>
        <w:tc>
          <w:tcPr>
            <w:tcW w:w="4390" w:type="dxa"/>
            <w:vAlign w:val="center"/>
          </w:tcPr>
          <w:p w14:paraId="4A934F78" w14:textId="6213C2AF" w:rsidR="007F1B54" w:rsidRDefault="007F1B54" w:rsidP="00ED6EDC">
            <w:pPr>
              <w:pStyle w:val="Paragraphedeliste"/>
              <w:tabs>
                <w:tab w:val="left" w:pos="8400"/>
              </w:tabs>
              <w:spacing w:after="24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garder</w:t>
            </w:r>
          </w:p>
        </w:tc>
        <w:tc>
          <w:tcPr>
            <w:tcW w:w="4683" w:type="dxa"/>
            <w:vAlign w:val="center"/>
          </w:tcPr>
          <w:p w14:paraId="105C7EEC" w14:textId="64C48266" w:rsidR="007F1B54" w:rsidRDefault="007F1B54" w:rsidP="00AD5D97">
            <w:pPr>
              <w:pStyle w:val="Paragraphedeliste"/>
              <w:tabs>
                <w:tab w:val="left" w:pos="8400"/>
              </w:tabs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difficilement</w:t>
            </w:r>
          </w:p>
        </w:tc>
      </w:tr>
    </w:tbl>
    <w:p w14:paraId="3920946C" w14:textId="64BA934A" w:rsidR="00ED6EDC" w:rsidRDefault="00ED6EDC" w:rsidP="005E6768"/>
    <w:sectPr w:rsidR="00ED6EDC" w:rsidSect="005E6768">
      <w:headerReference w:type="default" r:id="rId20"/>
      <w:footerReference w:type="default" r:id="rId21"/>
      <w:pgSz w:w="11900" w:h="16840" w:code="9"/>
      <w:pgMar w:top="1418" w:right="1134" w:bottom="1134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56880F" w14:textId="77777777" w:rsidR="00C13E45" w:rsidRDefault="00C13E45" w:rsidP="00405E75">
      <w:r>
        <w:separator/>
      </w:r>
    </w:p>
  </w:endnote>
  <w:endnote w:type="continuationSeparator" w:id="0">
    <w:p w14:paraId="05888FB4" w14:textId="77777777" w:rsidR="00C13E45" w:rsidRDefault="00C13E45" w:rsidP="00405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altName w:val="Times New Roman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Look w:val="04A0" w:firstRow="1" w:lastRow="0" w:firstColumn="1" w:lastColumn="0" w:noHBand="0" w:noVBand="1"/>
    </w:tblPr>
    <w:tblGrid>
      <w:gridCol w:w="3849"/>
      <w:gridCol w:w="1803"/>
      <w:gridCol w:w="3980"/>
    </w:tblGrid>
    <w:tr w:rsidR="00405E75" w:rsidRPr="005764AF" w14:paraId="249D4AA0" w14:textId="77777777" w:rsidTr="00E21A5C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5C1DD532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7F88BF4B" w14:textId="47635BF5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5764AF">
            <w:rPr>
              <w:color w:val="7F7F7F"/>
              <w:sz w:val="16"/>
              <w:szCs w:val="18"/>
            </w:rPr>
            <w:t xml:space="preserve">Page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PAGE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1C05B1">
            <w:rPr>
              <w:b/>
              <w:bCs/>
              <w:noProof/>
              <w:color w:val="7F7F7F"/>
              <w:sz w:val="16"/>
              <w:szCs w:val="18"/>
            </w:rPr>
            <w:t>2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5764AF">
            <w:rPr>
              <w:color w:val="7F7F7F"/>
              <w:sz w:val="16"/>
              <w:szCs w:val="18"/>
            </w:rPr>
            <w:t xml:space="preserve"> sur 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5764AF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1C05B1">
            <w:rPr>
              <w:b/>
              <w:bCs/>
              <w:noProof/>
              <w:color w:val="7F7F7F"/>
              <w:sz w:val="16"/>
              <w:szCs w:val="18"/>
            </w:rPr>
            <w:t>3</w:t>
          </w:r>
          <w:r w:rsidRPr="005764AF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3C1FA22C" w14:textId="77777777" w:rsidR="00405E75" w:rsidRPr="005764AF" w:rsidRDefault="00405E75" w:rsidP="005764AF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405E75" w:rsidRPr="005764AF" w14:paraId="1013A50F" w14:textId="77777777" w:rsidTr="00E21A5C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4144B165" w14:textId="77777777" w:rsidR="00405E75" w:rsidRPr="005764AF" w:rsidRDefault="00405E75" w:rsidP="00BC6095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03563E4C" w14:textId="77777777" w:rsidR="00405E75" w:rsidRPr="005764AF" w:rsidRDefault="00405E75" w:rsidP="005764AF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1EA08B7B" w14:textId="77777777" w:rsidR="00405E75" w:rsidRPr="005764AF" w:rsidRDefault="00405E75" w:rsidP="00E21A5C">
          <w:pPr>
            <w:pStyle w:val="Pieddepage"/>
            <w:tabs>
              <w:tab w:val="clear" w:pos="4703"/>
              <w:tab w:val="clear" w:pos="9406"/>
              <w:tab w:val="center" w:pos="9956"/>
            </w:tabs>
            <w:jc w:val="right"/>
            <w:rPr>
              <w:color w:val="7F7F7F"/>
              <w:sz w:val="16"/>
              <w:szCs w:val="18"/>
            </w:rPr>
          </w:pPr>
        </w:p>
      </w:tc>
    </w:tr>
  </w:tbl>
  <w:p w14:paraId="5CAFECD7" w14:textId="77777777" w:rsidR="00405E75" w:rsidRDefault="00405E7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A61BF" w14:textId="77777777" w:rsidR="00C13E45" w:rsidRDefault="00C13E45" w:rsidP="00405E75">
      <w:r>
        <w:separator/>
      </w:r>
    </w:p>
  </w:footnote>
  <w:footnote w:type="continuationSeparator" w:id="0">
    <w:p w14:paraId="0CC416DC" w14:textId="77777777" w:rsidR="00C13E45" w:rsidRDefault="00C13E45" w:rsidP="00405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885" w:type="dxa"/>
      <w:tblInd w:w="5570" w:type="dxa"/>
      <w:tblLook w:val="04A0" w:firstRow="1" w:lastRow="0" w:firstColumn="1" w:lastColumn="0" w:noHBand="0" w:noVBand="1"/>
    </w:tblPr>
    <w:tblGrid>
      <w:gridCol w:w="2988"/>
      <w:gridCol w:w="1897"/>
    </w:tblGrid>
    <w:tr w:rsidR="001A382D" w:rsidRPr="00B25FD7" w14:paraId="256CD546" w14:textId="77777777" w:rsidTr="001A382D">
      <w:trPr>
        <w:trHeight w:val="67"/>
      </w:trPr>
      <w:tc>
        <w:tcPr>
          <w:tcW w:w="2988" w:type="dxa"/>
          <w:shd w:val="clear" w:color="auto" w:fill="auto"/>
        </w:tcPr>
        <w:p w14:paraId="2AA30C9C" w14:textId="12A1AD73" w:rsidR="001A382D" w:rsidRPr="00B25FD7" w:rsidRDefault="001A382D" w:rsidP="001A382D">
          <w:pPr>
            <w:pStyle w:val="En-tte"/>
            <w:jc w:val="right"/>
            <w:rPr>
              <w:color w:val="A6A6A6"/>
              <w:sz w:val="16"/>
            </w:rPr>
          </w:pPr>
          <w:r w:rsidRPr="00B25FD7">
            <w:rPr>
              <w:color w:val="A6A6A6"/>
              <w:sz w:val="16"/>
            </w:rPr>
            <w:fldChar w:fldCharType="begin"/>
          </w:r>
          <w:r w:rsidRPr="00B25FD7">
            <w:rPr>
              <w:color w:val="A6A6A6"/>
              <w:sz w:val="16"/>
            </w:rPr>
            <w:instrText xml:space="preserve"> STYLEREF Titre \* MERGEFORMAT </w:instrText>
          </w:r>
          <w:r w:rsidRPr="00B25FD7">
            <w:rPr>
              <w:color w:val="A6A6A6"/>
              <w:sz w:val="16"/>
            </w:rPr>
            <w:fldChar w:fldCharType="separate"/>
          </w:r>
          <w:r w:rsidR="00375ED6">
            <w:rPr>
              <w:noProof/>
              <w:color w:val="A6A6A6"/>
              <w:sz w:val="16"/>
            </w:rPr>
            <w:t>Benjamin, charpentier</w:t>
          </w:r>
          <w:r w:rsidRPr="00B25FD7">
            <w:rPr>
              <w:color w:val="A6A6A6"/>
              <w:sz w:val="16"/>
            </w:rPr>
            <w:fldChar w:fldCharType="end"/>
          </w:r>
          <w:r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shd w:val="clear" w:color="auto" w:fill="auto"/>
          <w:vAlign w:val="center"/>
        </w:tcPr>
        <w:p w14:paraId="4C279430" w14:textId="77777777" w:rsidR="001A382D" w:rsidRPr="00B25FD7" w:rsidRDefault="001A382D" w:rsidP="001A382D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5B3E9E1E" wp14:editId="0C44CDE0">
                <wp:extent cx="225955" cy="226060"/>
                <wp:effectExtent l="0" t="0" r="3175" b="2540"/>
                <wp:docPr id="1" name="Imag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6591" cy="2266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noProof/>
              <w:lang w:eastAsia="fr-FR"/>
            </w:rPr>
            <w:drawing>
              <wp:inline distT="0" distB="0" distL="0" distR="0" wp14:anchorId="469AD035" wp14:editId="3C32662F">
                <wp:extent cx="215900" cy="215900"/>
                <wp:effectExtent l="0" t="0" r="12700" b="12700"/>
                <wp:docPr id="6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A62B77" w14:textId="497F1059" w:rsidR="00405E75" w:rsidRPr="00405E75" w:rsidRDefault="00F85B10" w:rsidP="00405E7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1" locked="0" layoutInCell="0" allowOverlap="1" wp14:anchorId="0B7D64B3" wp14:editId="2F1ED977">
          <wp:simplePos x="0" y="0"/>
          <wp:positionH relativeFrom="page">
            <wp:posOffset>-249555</wp:posOffset>
          </wp:positionH>
          <wp:positionV relativeFrom="page">
            <wp:posOffset>-15240</wp:posOffset>
          </wp:positionV>
          <wp:extent cx="8015485" cy="827405"/>
          <wp:effectExtent l="0" t="0" r="0" b="0"/>
          <wp:wrapNone/>
          <wp:docPr id="1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 1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8015485" cy="827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1" type="#_x0000_t75" style="width:63.85pt;height:34.65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E3D89B8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4909EE"/>
    <w:multiLevelType w:val="hybridMultilevel"/>
    <w:tmpl w:val="0B8EB2CE"/>
    <w:lvl w:ilvl="0" w:tplc="FD0C37E0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B46997"/>
    <w:multiLevelType w:val="hybridMultilevel"/>
    <w:tmpl w:val="8F20389C"/>
    <w:lvl w:ilvl="0" w:tplc="175A52F8">
      <w:start w:val="1"/>
      <w:numFmt w:val="bullet"/>
      <w:lvlText w:val=""/>
      <w:lvlPicBulletId w:val="0"/>
      <w:lvlJc w:val="right"/>
      <w:pPr>
        <w:ind w:left="71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23F4B54"/>
    <w:multiLevelType w:val="hybridMultilevel"/>
    <w:tmpl w:val="4782D8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1008869">
    <w:abstractNumId w:val="2"/>
  </w:num>
  <w:num w:numId="2" w16cid:durableId="1756366280">
    <w:abstractNumId w:val="0"/>
  </w:num>
  <w:num w:numId="3" w16cid:durableId="163017017">
    <w:abstractNumId w:val="1"/>
  </w:num>
  <w:num w:numId="4" w16cid:durableId="360710562">
    <w:abstractNumId w:val="1"/>
  </w:num>
  <w:num w:numId="5" w16cid:durableId="18635463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attachedTemplate r:id="rId1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5F4F"/>
    <w:rsid w:val="00005DF6"/>
    <w:rsid w:val="00006B8B"/>
    <w:rsid w:val="000118F3"/>
    <w:rsid w:val="00023A8A"/>
    <w:rsid w:val="00025A80"/>
    <w:rsid w:val="00076284"/>
    <w:rsid w:val="00077CB7"/>
    <w:rsid w:val="00090704"/>
    <w:rsid w:val="000B2B92"/>
    <w:rsid w:val="000D49E7"/>
    <w:rsid w:val="000F2A85"/>
    <w:rsid w:val="000F3DEA"/>
    <w:rsid w:val="00111E13"/>
    <w:rsid w:val="00115855"/>
    <w:rsid w:val="00125950"/>
    <w:rsid w:val="00135CEF"/>
    <w:rsid w:val="00136D16"/>
    <w:rsid w:val="00137C7D"/>
    <w:rsid w:val="00147BE4"/>
    <w:rsid w:val="00155A51"/>
    <w:rsid w:val="00156C16"/>
    <w:rsid w:val="0016132B"/>
    <w:rsid w:val="00193D58"/>
    <w:rsid w:val="00194A8F"/>
    <w:rsid w:val="001A382D"/>
    <w:rsid w:val="001A5765"/>
    <w:rsid w:val="001A7C66"/>
    <w:rsid w:val="001B0B88"/>
    <w:rsid w:val="001B14ED"/>
    <w:rsid w:val="001C05B1"/>
    <w:rsid w:val="001D2C54"/>
    <w:rsid w:val="001F4CA4"/>
    <w:rsid w:val="0020199C"/>
    <w:rsid w:val="00210EB4"/>
    <w:rsid w:val="00217C10"/>
    <w:rsid w:val="00221052"/>
    <w:rsid w:val="002363C1"/>
    <w:rsid w:val="00236EB8"/>
    <w:rsid w:val="00257AC1"/>
    <w:rsid w:val="00264746"/>
    <w:rsid w:val="00266979"/>
    <w:rsid w:val="00274C27"/>
    <w:rsid w:val="00276037"/>
    <w:rsid w:val="00286BEB"/>
    <w:rsid w:val="0029749A"/>
    <w:rsid w:val="002A244C"/>
    <w:rsid w:val="002C000D"/>
    <w:rsid w:val="002E41D6"/>
    <w:rsid w:val="002E6BF6"/>
    <w:rsid w:val="003161DB"/>
    <w:rsid w:val="003300D7"/>
    <w:rsid w:val="00340A75"/>
    <w:rsid w:val="00343D82"/>
    <w:rsid w:val="0035356A"/>
    <w:rsid w:val="00361EFA"/>
    <w:rsid w:val="003730F0"/>
    <w:rsid w:val="00375053"/>
    <w:rsid w:val="00375ED6"/>
    <w:rsid w:val="003850E6"/>
    <w:rsid w:val="00387377"/>
    <w:rsid w:val="00391D95"/>
    <w:rsid w:val="003923E8"/>
    <w:rsid w:val="003949B0"/>
    <w:rsid w:val="003A12E5"/>
    <w:rsid w:val="003A5DB2"/>
    <w:rsid w:val="003B0313"/>
    <w:rsid w:val="003E6A13"/>
    <w:rsid w:val="00403532"/>
    <w:rsid w:val="00405E75"/>
    <w:rsid w:val="00411C12"/>
    <w:rsid w:val="0042723B"/>
    <w:rsid w:val="004371EB"/>
    <w:rsid w:val="0045040C"/>
    <w:rsid w:val="004532C1"/>
    <w:rsid w:val="004553CF"/>
    <w:rsid w:val="00465DA3"/>
    <w:rsid w:val="00470866"/>
    <w:rsid w:val="00483118"/>
    <w:rsid w:val="00484658"/>
    <w:rsid w:val="00486247"/>
    <w:rsid w:val="00486DCE"/>
    <w:rsid w:val="00496B5F"/>
    <w:rsid w:val="00497F20"/>
    <w:rsid w:val="004B16F6"/>
    <w:rsid w:val="004C552D"/>
    <w:rsid w:val="004D209A"/>
    <w:rsid w:val="0050344A"/>
    <w:rsid w:val="00507669"/>
    <w:rsid w:val="00507987"/>
    <w:rsid w:val="005125D4"/>
    <w:rsid w:val="005220F9"/>
    <w:rsid w:val="005226DD"/>
    <w:rsid w:val="00531973"/>
    <w:rsid w:val="00575020"/>
    <w:rsid w:val="005764AF"/>
    <w:rsid w:val="0057772D"/>
    <w:rsid w:val="00577E9D"/>
    <w:rsid w:val="00581DB9"/>
    <w:rsid w:val="00584B49"/>
    <w:rsid w:val="00594A44"/>
    <w:rsid w:val="005A010D"/>
    <w:rsid w:val="005C61E4"/>
    <w:rsid w:val="005D3B2C"/>
    <w:rsid w:val="005E6768"/>
    <w:rsid w:val="00633E5A"/>
    <w:rsid w:val="00645D13"/>
    <w:rsid w:val="0065544F"/>
    <w:rsid w:val="00657E02"/>
    <w:rsid w:val="006609B4"/>
    <w:rsid w:val="0066185B"/>
    <w:rsid w:val="00671858"/>
    <w:rsid w:val="00675D6A"/>
    <w:rsid w:val="0068176B"/>
    <w:rsid w:val="006D6736"/>
    <w:rsid w:val="006F1D9B"/>
    <w:rsid w:val="006F4E30"/>
    <w:rsid w:val="0070479E"/>
    <w:rsid w:val="00713673"/>
    <w:rsid w:val="00713DFD"/>
    <w:rsid w:val="00716AEC"/>
    <w:rsid w:val="007204D8"/>
    <w:rsid w:val="0074695D"/>
    <w:rsid w:val="00751CA0"/>
    <w:rsid w:val="007640E2"/>
    <w:rsid w:val="007668CF"/>
    <w:rsid w:val="007716C0"/>
    <w:rsid w:val="0078477D"/>
    <w:rsid w:val="0078503F"/>
    <w:rsid w:val="007A213D"/>
    <w:rsid w:val="007A6B16"/>
    <w:rsid w:val="007A7031"/>
    <w:rsid w:val="007F1B54"/>
    <w:rsid w:val="007F2D36"/>
    <w:rsid w:val="007F56BF"/>
    <w:rsid w:val="00802A86"/>
    <w:rsid w:val="0080326A"/>
    <w:rsid w:val="008129E8"/>
    <w:rsid w:val="00812E9A"/>
    <w:rsid w:val="008225B3"/>
    <w:rsid w:val="00823D6E"/>
    <w:rsid w:val="00826F9B"/>
    <w:rsid w:val="00832E1B"/>
    <w:rsid w:val="008361CB"/>
    <w:rsid w:val="00836238"/>
    <w:rsid w:val="008559D7"/>
    <w:rsid w:val="0088005A"/>
    <w:rsid w:val="00882C37"/>
    <w:rsid w:val="008902CF"/>
    <w:rsid w:val="008A4CE5"/>
    <w:rsid w:val="008A5643"/>
    <w:rsid w:val="008B393A"/>
    <w:rsid w:val="008D1B04"/>
    <w:rsid w:val="008E45A2"/>
    <w:rsid w:val="00900172"/>
    <w:rsid w:val="009014FD"/>
    <w:rsid w:val="009159E1"/>
    <w:rsid w:val="00915A7E"/>
    <w:rsid w:val="00923390"/>
    <w:rsid w:val="0092422B"/>
    <w:rsid w:val="00926623"/>
    <w:rsid w:val="00934384"/>
    <w:rsid w:val="00951371"/>
    <w:rsid w:val="00953644"/>
    <w:rsid w:val="00955C55"/>
    <w:rsid w:val="0096036E"/>
    <w:rsid w:val="009916BB"/>
    <w:rsid w:val="0099262B"/>
    <w:rsid w:val="00996381"/>
    <w:rsid w:val="009B4294"/>
    <w:rsid w:val="009B5AE3"/>
    <w:rsid w:val="009C173E"/>
    <w:rsid w:val="009C376F"/>
    <w:rsid w:val="009C7AC2"/>
    <w:rsid w:val="009D16E2"/>
    <w:rsid w:val="009D5367"/>
    <w:rsid w:val="009E0947"/>
    <w:rsid w:val="009F0478"/>
    <w:rsid w:val="00A01A22"/>
    <w:rsid w:val="00A02353"/>
    <w:rsid w:val="00A02D38"/>
    <w:rsid w:val="00A12B5E"/>
    <w:rsid w:val="00A26DA3"/>
    <w:rsid w:val="00A34DDC"/>
    <w:rsid w:val="00A5068A"/>
    <w:rsid w:val="00A54467"/>
    <w:rsid w:val="00A54F4C"/>
    <w:rsid w:val="00A553A7"/>
    <w:rsid w:val="00A65F4F"/>
    <w:rsid w:val="00A75D53"/>
    <w:rsid w:val="00A91A2C"/>
    <w:rsid w:val="00A92212"/>
    <w:rsid w:val="00A949B2"/>
    <w:rsid w:val="00A97016"/>
    <w:rsid w:val="00A97AD8"/>
    <w:rsid w:val="00AA5BEC"/>
    <w:rsid w:val="00AB578F"/>
    <w:rsid w:val="00AB5A0E"/>
    <w:rsid w:val="00AD5D97"/>
    <w:rsid w:val="00AE044F"/>
    <w:rsid w:val="00AF51E2"/>
    <w:rsid w:val="00B01729"/>
    <w:rsid w:val="00B11ABF"/>
    <w:rsid w:val="00B37F43"/>
    <w:rsid w:val="00B46088"/>
    <w:rsid w:val="00B520C3"/>
    <w:rsid w:val="00B61427"/>
    <w:rsid w:val="00B66850"/>
    <w:rsid w:val="00BB47D4"/>
    <w:rsid w:val="00BB4A92"/>
    <w:rsid w:val="00BB7B6B"/>
    <w:rsid w:val="00BC6095"/>
    <w:rsid w:val="00BD1611"/>
    <w:rsid w:val="00BD697F"/>
    <w:rsid w:val="00BD6E8E"/>
    <w:rsid w:val="00C00A7B"/>
    <w:rsid w:val="00C123AC"/>
    <w:rsid w:val="00C13E45"/>
    <w:rsid w:val="00C15905"/>
    <w:rsid w:val="00C22006"/>
    <w:rsid w:val="00C24E02"/>
    <w:rsid w:val="00C41017"/>
    <w:rsid w:val="00C81B89"/>
    <w:rsid w:val="00C8607E"/>
    <w:rsid w:val="00CA3B6A"/>
    <w:rsid w:val="00CB1EEB"/>
    <w:rsid w:val="00CB7CAF"/>
    <w:rsid w:val="00CC40EA"/>
    <w:rsid w:val="00CC5280"/>
    <w:rsid w:val="00D51F56"/>
    <w:rsid w:val="00D81EE2"/>
    <w:rsid w:val="00DC6BF9"/>
    <w:rsid w:val="00DD746E"/>
    <w:rsid w:val="00DE41E0"/>
    <w:rsid w:val="00DE48CA"/>
    <w:rsid w:val="00DF42F6"/>
    <w:rsid w:val="00DF4B88"/>
    <w:rsid w:val="00DF6580"/>
    <w:rsid w:val="00E21A5C"/>
    <w:rsid w:val="00E300EA"/>
    <w:rsid w:val="00E32A6D"/>
    <w:rsid w:val="00E335D6"/>
    <w:rsid w:val="00E47C5C"/>
    <w:rsid w:val="00E57D62"/>
    <w:rsid w:val="00E624C0"/>
    <w:rsid w:val="00E67FE0"/>
    <w:rsid w:val="00E73569"/>
    <w:rsid w:val="00E757B5"/>
    <w:rsid w:val="00E80C4B"/>
    <w:rsid w:val="00E9318A"/>
    <w:rsid w:val="00E93A28"/>
    <w:rsid w:val="00EA79B4"/>
    <w:rsid w:val="00EB07F7"/>
    <w:rsid w:val="00EB60FD"/>
    <w:rsid w:val="00EC5284"/>
    <w:rsid w:val="00ED6EDC"/>
    <w:rsid w:val="00EE3924"/>
    <w:rsid w:val="00EF4EA9"/>
    <w:rsid w:val="00F028AB"/>
    <w:rsid w:val="00F04CB7"/>
    <w:rsid w:val="00F051C2"/>
    <w:rsid w:val="00F06B3E"/>
    <w:rsid w:val="00F119B5"/>
    <w:rsid w:val="00F34212"/>
    <w:rsid w:val="00F70A77"/>
    <w:rsid w:val="00F729EC"/>
    <w:rsid w:val="00F80284"/>
    <w:rsid w:val="00F82BB9"/>
    <w:rsid w:val="00F84FD1"/>
    <w:rsid w:val="00F85B10"/>
    <w:rsid w:val="00F86A95"/>
    <w:rsid w:val="00F95249"/>
    <w:rsid w:val="00FA118D"/>
    <w:rsid w:val="00FB0DF4"/>
    <w:rsid w:val="00FB1872"/>
    <w:rsid w:val="00FB3527"/>
    <w:rsid w:val="00FB3FA4"/>
    <w:rsid w:val="00FB462B"/>
    <w:rsid w:val="00FC7DDD"/>
    <w:rsid w:val="00FD2949"/>
    <w:rsid w:val="00FE11E5"/>
    <w:rsid w:val="00FE4993"/>
    <w:rsid w:val="00FE4C1D"/>
    <w:rsid w:val="00FE7673"/>
    <w:rsid w:val="00FF26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76BFB8"/>
  <w14:defaultImageDpi w14:val="330"/>
  <w15:docId w15:val="{FE0AB752-8CDF-6D4E-A8E9-64AEF336AD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07F7"/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90704"/>
    <w:pPr>
      <w:keepNext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E21A5C"/>
    <w:pPr>
      <w:numPr>
        <w:numId w:val="4"/>
      </w:numPr>
      <w:spacing w:before="60" w:after="60"/>
      <w:ind w:right="51"/>
      <w:outlineLvl w:val="1"/>
    </w:pPr>
    <w:rPr>
      <w:b/>
      <w:smallCaps w:val="0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Datemiseenligne">
    <w:name w:val="Datemiseenligne"/>
    <w:uiPriority w:val="1"/>
    <w:qFormat/>
    <w:rsid w:val="00405E75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090704"/>
    <w:rPr>
      <w:rFonts w:ascii="Tahoma" w:eastAsia="Times New Roman" w:hAnsi="Tahoma" w:cs="Tahoma"/>
      <w:smallCaps/>
      <w:color w:val="365F91"/>
      <w:sz w:val="22"/>
      <w:szCs w:val="24"/>
      <w:lang w:val="fr-FR" w:eastAsia="en-US"/>
    </w:rPr>
  </w:style>
  <w:style w:type="character" w:customStyle="1" w:styleId="Titre2Car">
    <w:name w:val="Titre 2 Car"/>
    <w:link w:val="Titre2"/>
    <w:uiPriority w:val="9"/>
    <w:rsid w:val="00E21A5C"/>
    <w:rPr>
      <w:rFonts w:ascii="Tahoma" w:eastAsia="Times New Roman" w:hAnsi="Tahoma" w:cs="Tahoma"/>
      <w:b/>
      <w:color w:val="365F91"/>
      <w:szCs w:val="24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405E75"/>
    <w:pPr>
      <w:pBdr>
        <w:bottom w:val="single" w:sz="4" w:space="1" w:color="95B3D7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405E75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En-tteCar">
    <w:name w:val="En-tête Car"/>
    <w:link w:val="En-tte"/>
    <w:uiPriority w:val="99"/>
    <w:rsid w:val="00405E75"/>
    <w:rPr>
      <w:rFonts w:ascii="Tahoma" w:hAnsi="Tahoma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405E75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link w:val="Pieddepage"/>
    <w:uiPriority w:val="99"/>
    <w:rsid w:val="00405E75"/>
    <w:rPr>
      <w:rFonts w:ascii="Tahoma" w:hAnsi="Tahoma"/>
      <w:sz w:val="20"/>
      <w:lang w:eastAsia="en-US"/>
    </w:rPr>
  </w:style>
  <w:style w:type="table" w:styleId="Grilledutableau">
    <w:name w:val="Table Grid"/>
    <w:basedOn w:val="TableauNormal"/>
    <w:uiPriority w:val="39"/>
    <w:rsid w:val="00405E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12B5E"/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12B5E"/>
    <w:rPr>
      <w:rFonts w:ascii="Lucida Grande" w:hAnsi="Lucida Grande"/>
      <w:sz w:val="18"/>
      <w:szCs w:val="18"/>
      <w:lang w:val="fr-FR" w:eastAsia="en-US"/>
    </w:rPr>
  </w:style>
  <w:style w:type="paragraph" w:styleId="Paragraphedeliste">
    <w:name w:val="List Paragraph"/>
    <w:basedOn w:val="Normal"/>
    <w:uiPriority w:val="72"/>
    <w:rsid w:val="00E21A5C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F86A9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F86A95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F86A95"/>
    <w:rPr>
      <w:rFonts w:ascii="Tahoma" w:hAnsi="Tahoma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F86A9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F86A95"/>
    <w:rPr>
      <w:rFonts w:ascii="Tahoma" w:hAnsi="Tahoma"/>
      <w:b/>
      <w:bCs/>
      <w:lang w:val="fr-FR" w:eastAsia="en-US"/>
    </w:rPr>
  </w:style>
  <w:style w:type="paragraph" w:styleId="Rvision">
    <w:name w:val="Revision"/>
    <w:hidden/>
    <w:uiPriority w:val="71"/>
    <w:semiHidden/>
    <w:rsid w:val="005A010D"/>
    <w:rPr>
      <w:rFonts w:ascii="Tahoma" w:hAnsi="Tahoma"/>
      <w:szCs w:val="24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6.gif"/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Materiel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57F8F05-A6B7-4020-8B3A-1C2ECA7FF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Gabarit-MaterielV3.2</Template>
  <TotalTime>1</TotalTime>
  <Pages>3</Pages>
  <Words>191</Words>
  <Characters>1053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M.</dc:creator>
  <cp:keywords/>
  <dc:description/>
  <cp:lastModifiedBy>Caroline Koclejda | Langues-Plurielles.fr</cp:lastModifiedBy>
  <cp:revision>2</cp:revision>
  <cp:lastPrinted>2023-03-22T17:29:00Z</cp:lastPrinted>
  <dcterms:created xsi:type="dcterms:W3CDTF">2023-05-22T09:39:00Z</dcterms:created>
  <dcterms:modified xsi:type="dcterms:W3CDTF">2023-05-22T09:39:00Z</dcterms:modified>
</cp:coreProperties>
</file>