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43E543" w14:textId="77777777" w:rsidR="00411AF6" w:rsidRPr="0015467D" w:rsidRDefault="00411AF6" w:rsidP="00411AF6">
      <w:pPr>
        <w:pStyle w:val="Titre"/>
      </w:pPr>
      <w:r>
        <w:t>Orane</w:t>
      </w:r>
      <w:r w:rsidRPr="00122185">
        <w:t xml:space="preserve">, </w:t>
      </w:r>
      <w:r>
        <w:t>cheffe du pôle opérationnel</w:t>
      </w:r>
    </w:p>
    <w:p w14:paraId="1615DDBC" w14:textId="77777777" w:rsidR="00E21A5C" w:rsidRDefault="00E21A5C" w:rsidP="00E21A5C"/>
    <w:p w14:paraId="4E67ADC8" w14:textId="77777777" w:rsidR="00155A51" w:rsidRDefault="00155A51" w:rsidP="00155A51">
      <w:pPr>
        <w:pStyle w:val="Titre1"/>
      </w:pPr>
      <w:r>
        <w:t>découvrir un univers professionnel</w:t>
      </w:r>
    </w:p>
    <w:p w14:paraId="7A82AA85" w14:textId="330E65B1" w:rsidR="00155A51" w:rsidRDefault="00155A51" w:rsidP="00155A51">
      <w:pPr>
        <w:pStyle w:val="Titre2"/>
        <w:numPr>
          <w:ilvl w:val="0"/>
          <w:numId w:val="3"/>
        </w:numPr>
        <w:ind w:left="714" w:hanging="357"/>
      </w:pPr>
      <w:r w:rsidRPr="00E21A5C">
        <w:t>Activité 1</w:t>
      </w:r>
    </w:p>
    <w:p w14:paraId="4A60085F" w14:textId="77777777" w:rsidR="00484658" w:rsidRPr="00484658" w:rsidRDefault="00484658" w:rsidP="00484658"/>
    <w:p w14:paraId="2C1ECD89" w14:textId="6BE76D73" w:rsidR="001B0B88" w:rsidRDefault="000D31F9" w:rsidP="00350E78">
      <w:r w:rsidRPr="000D31F9">
        <w:drawing>
          <wp:inline distT="0" distB="0" distL="0" distR="0" wp14:anchorId="6D311363" wp14:editId="47592669">
            <wp:extent cx="6116320" cy="4474210"/>
            <wp:effectExtent l="0" t="0" r="0" b="254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447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93A28">
        <w:t xml:space="preserve">                                       </w:t>
      </w:r>
    </w:p>
    <w:p w14:paraId="7F21FCAC" w14:textId="77777777" w:rsidR="00462919" w:rsidRDefault="00462919" w:rsidP="00A949B2">
      <w:pPr>
        <w:pStyle w:val="Titre1"/>
      </w:pPr>
    </w:p>
    <w:p w14:paraId="30A530C6" w14:textId="0F8B6404" w:rsidR="006B418F" w:rsidRPr="006B418F" w:rsidRDefault="00350E78" w:rsidP="006B418F">
      <w:r>
        <w:rPr>
          <w:noProof/>
        </w:rPr>
        <w:drawing>
          <wp:inline distT="0" distB="0" distL="0" distR="0" wp14:anchorId="7188B947" wp14:editId="516A9D3A">
            <wp:extent cx="6116320" cy="3439160"/>
            <wp:effectExtent l="0" t="0" r="0" b="889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EDBCCF" w14:textId="77777777" w:rsidR="006B418F" w:rsidRDefault="006B418F" w:rsidP="00A949B2">
      <w:pPr>
        <w:pStyle w:val="Titre1"/>
      </w:pPr>
    </w:p>
    <w:p w14:paraId="4CCA4420" w14:textId="30ECBBCF" w:rsidR="00A949B2" w:rsidRDefault="00A949B2" w:rsidP="00A949B2">
      <w:pPr>
        <w:pStyle w:val="Titre1"/>
      </w:pPr>
      <w:r>
        <w:t xml:space="preserve">Rencontrer </w:t>
      </w:r>
      <w:proofErr w:type="spellStart"/>
      <w:r>
        <w:t>un·e</w:t>
      </w:r>
      <w:proofErr w:type="spellEnd"/>
      <w:r>
        <w:t xml:space="preserve"> </w:t>
      </w:r>
      <w:proofErr w:type="spellStart"/>
      <w:r>
        <w:t>professionnel·le</w:t>
      </w:r>
      <w:proofErr w:type="spellEnd"/>
    </w:p>
    <w:p w14:paraId="25F1487E" w14:textId="77777777" w:rsidR="00ED6EDC" w:rsidRPr="00486247" w:rsidRDefault="00ED6EDC" w:rsidP="00486247"/>
    <w:p w14:paraId="6D89390D" w14:textId="296C2EE7" w:rsidR="005E6768" w:rsidRDefault="005E6768" w:rsidP="005E6768">
      <w:pPr>
        <w:pStyle w:val="Titre2"/>
        <w:numPr>
          <w:ilvl w:val="0"/>
          <w:numId w:val="3"/>
        </w:numPr>
        <w:ind w:left="714" w:hanging="357"/>
      </w:pPr>
      <w:r w:rsidRPr="00711038">
        <w:t xml:space="preserve">Activité </w:t>
      </w:r>
      <w:r w:rsidR="00462919">
        <w:t>4</w:t>
      </w:r>
    </w:p>
    <w:p w14:paraId="2C43C524" w14:textId="49FCFE1B" w:rsidR="0099262B" w:rsidRPr="0099262B" w:rsidRDefault="0099262B" w:rsidP="0099262B"/>
    <w:tbl>
      <w:tblPr>
        <w:tblStyle w:val="Grilledutableau"/>
        <w:tblW w:w="8642" w:type="dxa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38"/>
        <w:gridCol w:w="142"/>
        <w:gridCol w:w="2126"/>
        <w:gridCol w:w="142"/>
        <w:gridCol w:w="1417"/>
        <w:gridCol w:w="2977"/>
      </w:tblGrid>
      <w:tr w:rsidR="004D209A" w:rsidRPr="00A665CF" w14:paraId="31D515B5" w14:textId="396C293D" w:rsidTr="00462919">
        <w:trPr>
          <w:trHeight w:val="587"/>
          <w:jc w:val="center"/>
        </w:trPr>
        <w:tc>
          <w:tcPr>
            <w:tcW w:w="1980" w:type="dxa"/>
            <w:gridSpan w:val="2"/>
            <w:vAlign w:val="center"/>
          </w:tcPr>
          <w:p w14:paraId="3905E2A8" w14:textId="6F92DEDD" w:rsidR="0080326A" w:rsidRDefault="00462919" w:rsidP="0035356A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dessin</w:t>
            </w:r>
            <w:r w:rsidR="00A30F68">
              <w:rPr>
                <w:sz w:val="24"/>
              </w:rPr>
              <w:t>s</w:t>
            </w:r>
            <w:r>
              <w:rPr>
                <w:sz w:val="24"/>
              </w:rPr>
              <w:t xml:space="preserve"> de plans</w:t>
            </w:r>
          </w:p>
        </w:tc>
        <w:tc>
          <w:tcPr>
            <w:tcW w:w="2126" w:type="dxa"/>
            <w:vAlign w:val="center"/>
          </w:tcPr>
          <w:p w14:paraId="03CA375C" w14:textId="3F1BC8F3" w:rsidR="0080326A" w:rsidRDefault="00462919" w:rsidP="0035356A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histoire de l’art</w:t>
            </w:r>
          </w:p>
        </w:tc>
        <w:tc>
          <w:tcPr>
            <w:tcW w:w="1559" w:type="dxa"/>
            <w:gridSpan w:val="2"/>
            <w:vAlign w:val="center"/>
          </w:tcPr>
          <w:p w14:paraId="2CEE8348" w14:textId="46927855" w:rsidR="0080326A" w:rsidRDefault="00462919" w:rsidP="0035356A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architecte</w:t>
            </w:r>
          </w:p>
        </w:tc>
        <w:tc>
          <w:tcPr>
            <w:tcW w:w="2977" w:type="dxa"/>
            <w:vAlign w:val="center"/>
          </w:tcPr>
          <w:p w14:paraId="0576CCF9" w14:textId="048F50A8" w:rsidR="0080326A" w:rsidRDefault="00462919" w:rsidP="0035356A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des bâtiments anciens</w:t>
            </w:r>
          </w:p>
        </w:tc>
      </w:tr>
      <w:tr w:rsidR="00C4269E" w:rsidRPr="00A665CF" w14:paraId="55146EAE" w14:textId="77777777" w:rsidTr="00C056C0">
        <w:trPr>
          <w:trHeight w:val="587"/>
          <w:jc w:val="center"/>
        </w:trPr>
        <w:tc>
          <w:tcPr>
            <w:tcW w:w="1838" w:type="dxa"/>
            <w:vAlign w:val="center"/>
          </w:tcPr>
          <w:p w14:paraId="0FBA0BB9" w14:textId="6553B681" w:rsidR="00C4269E" w:rsidRDefault="00C4269E" w:rsidP="006B418F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architecture</w:t>
            </w:r>
          </w:p>
        </w:tc>
        <w:tc>
          <w:tcPr>
            <w:tcW w:w="2410" w:type="dxa"/>
            <w:gridSpan w:val="3"/>
            <w:vAlign w:val="center"/>
          </w:tcPr>
          <w:p w14:paraId="6F606610" w14:textId="28F10B8D" w:rsidR="00C4269E" w:rsidRDefault="00C4269E" w:rsidP="006B418F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chargée d’opération</w:t>
            </w:r>
          </w:p>
        </w:tc>
        <w:tc>
          <w:tcPr>
            <w:tcW w:w="4394" w:type="dxa"/>
            <w:gridSpan w:val="2"/>
            <w:vAlign w:val="center"/>
          </w:tcPr>
          <w:p w14:paraId="6BF9468D" w14:textId="70ACFD7F" w:rsidR="00C4269E" w:rsidRDefault="00C4269E" w:rsidP="006B418F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</w:p>
        </w:tc>
      </w:tr>
    </w:tbl>
    <w:p w14:paraId="1BC57D80" w14:textId="60A9E4AE" w:rsidR="0035356A" w:rsidRDefault="0035356A" w:rsidP="005E6768"/>
    <w:tbl>
      <w:tblPr>
        <w:tblStyle w:val="Grilledutableau"/>
        <w:tblW w:w="8642" w:type="dxa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38"/>
        <w:gridCol w:w="142"/>
        <w:gridCol w:w="2126"/>
        <w:gridCol w:w="142"/>
        <w:gridCol w:w="1417"/>
        <w:gridCol w:w="2977"/>
      </w:tblGrid>
      <w:tr w:rsidR="00C4269E" w:rsidRPr="00A665CF" w14:paraId="51C10157" w14:textId="77777777" w:rsidTr="000F25D1">
        <w:trPr>
          <w:trHeight w:val="587"/>
          <w:jc w:val="center"/>
        </w:trPr>
        <w:tc>
          <w:tcPr>
            <w:tcW w:w="1980" w:type="dxa"/>
            <w:gridSpan w:val="2"/>
            <w:vAlign w:val="center"/>
          </w:tcPr>
          <w:p w14:paraId="79B6C7E1" w14:textId="77777777" w:rsidR="00C4269E" w:rsidRDefault="00C4269E" w:rsidP="000F25D1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dessins de plans</w:t>
            </w:r>
          </w:p>
        </w:tc>
        <w:tc>
          <w:tcPr>
            <w:tcW w:w="2126" w:type="dxa"/>
            <w:vAlign w:val="center"/>
          </w:tcPr>
          <w:p w14:paraId="741F04E3" w14:textId="77777777" w:rsidR="00C4269E" w:rsidRDefault="00C4269E" w:rsidP="000F25D1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histoire de l’art</w:t>
            </w:r>
          </w:p>
        </w:tc>
        <w:tc>
          <w:tcPr>
            <w:tcW w:w="1559" w:type="dxa"/>
            <w:gridSpan w:val="2"/>
            <w:vAlign w:val="center"/>
          </w:tcPr>
          <w:p w14:paraId="650B65EF" w14:textId="77777777" w:rsidR="00C4269E" w:rsidRDefault="00C4269E" w:rsidP="000F25D1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architecte</w:t>
            </w:r>
          </w:p>
        </w:tc>
        <w:tc>
          <w:tcPr>
            <w:tcW w:w="2977" w:type="dxa"/>
            <w:vAlign w:val="center"/>
          </w:tcPr>
          <w:p w14:paraId="01526A34" w14:textId="77777777" w:rsidR="00C4269E" w:rsidRDefault="00C4269E" w:rsidP="000F25D1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des bâtiments anciens</w:t>
            </w:r>
          </w:p>
        </w:tc>
      </w:tr>
      <w:tr w:rsidR="00C4269E" w:rsidRPr="00A665CF" w14:paraId="4F0E8661" w14:textId="77777777" w:rsidTr="000F25D1">
        <w:trPr>
          <w:trHeight w:val="587"/>
          <w:jc w:val="center"/>
        </w:trPr>
        <w:tc>
          <w:tcPr>
            <w:tcW w:w="1838" w:type="dxa"/>
            <w:vAlign w:val="center"/>
          </w:tcPr>
          <w:p w14:paraId="745D4623" w14:textId="77777777" w:rsidR="00C4269E" w:rsidRDefault="00C4269E" w:rsidP="000F25D1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architecture</w:t>
            </w:r>
          </w:p>
        </w:tc>
        <w:tc>
          <w:tcPr>
            <w:tcW w:w="2410" w:type="dxa"/>
            <w:gridSpan w:val="3"/>
            <w:vAlign w:val="center"/>
          </w:tcPr>
          <w:p w14:paraId="3958A8B9" w14:textId="77777777" w:rsidR="00C4269E" w:rsidRDefault="00C4269E" w:rsidP="000F25D1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chargée d’opération</w:t>
            </w:r>
          </w:p>
        </w:tc>
        <w:tc>
          <w:tcPr>
            <w:tcW w:w="4394" w:type="dxa"/>
            <w:gridSpan w:val="2"/>
            <w:vAlign w:val="center"/>
          </w:tcPr>
          <w:p w14:paraId="194D8C5D" w14:textId="77777777" w:rsidR="00C4269E" w:rsidRDefault="00C4269E" w:rsidP="000F25D1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</w:p>
        </w:tc>
      </w:tr>
    </w:tbl>
    <w:p w14:paraId="70B6CB3D" w14:textId="77777777" w:rsidR="00B81365" w:rsidRDefault="00B81365" w:rsidP="005E6768"/>
    <w:tbl>
      <w:tblPr>
        <w:tblStyle w:val="Grilledutableau"/>
        <w:tblW w:w="8642" w:type="dxa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38"/>
        <w:gridCol w:w="142"/>
        <w:gridCol w:w="2126"/>
        <w:gridCol w:w="142"/>
        <w:gridCol w:w="1417"/>
        <w:gridCol w:w="2977"/>
      </w:tblGrid>
      <w:tr w:rsidR="00C4269E" w:rsidRPr="00A665CF" w14:paraId="1B743BD8" w14:textId="77777777" w:rsidTr="000F25D1">
        <w:trPr>
          <w:trHeight w:val="587"/>
          <w:jc w:val="center"/>
        </w:trPr>
        <w:tc>
          <w:tcPr>
            <w:tcW w:w="1980" w:type="dxa"/>
            <w:gridSpan w:val="2"/>
            <w:vAlign w:val="center"/>
          </w:tcPr>
          <w:p w14:paraId="26EF2002" w14:textId="77777777" w:rsidR="00C4269E" w:rsidRDefault="00C4269E" w:rsidP="000F25D1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dessins de plans</w:t>
            </w:r>
          </w:p>
        </w:tc>
        <w:tc>
          <w:tcPr>
            <w:tcW w:w="2126" w:type="dxa"/>
            <w:vAlign w:val="center"/>
          </w:tcPr>
          <w:p w14:paraId="3EABABBE" w14:textId="77777777" w:rsidR="00C4269E" w:rsidRDefault="00C4269E" w:rsidP="000F25D1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histoire de l’art</w:t>
            </w:r>
          </w:p>
        </w:tc>
        <w:tc>
          <w:tcPr>
            <w:tcW w:w="1559" w:type="dxa"/>
            <w:gridSpan w:val="2"/>
            <w:vAlign w:val="center"/>
          </w:tcPr>
          <w:p w14:paraId="5AE868A5" w14:textId="77777777" w:rsidR="00C4269E" w:rsidRDefault="00C4269E" w:rsidP="000F25D1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architecte</w:t>
            </w:r>
          </w:p>
        </w:tc>
        <w:tc>
          <w:tcPr>
            <w:tcW w:w="2977" w:type="dxa"/>
            <w:vAlign w:val="center"/>
          </w:tcPr>
          <w:p w14:paraId="21036CDE" w14:textId="77777777" w:rsidR="00C4269E" w:rsidRDefault="00C4269E" w:rsidP="000F25D1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des bâtiments anciens</w:t>
            </w:r>
          </w:p>
        </w:tc>
      </w:tr>
      <w:tr w:rsidR="00C4269E" w:rsidRPr="00A665CF" w14:paraId="09E263D5" w14:textId="77777777" w:rsidTr="000F25D1">
        <w:trPr>
          <w:trHeight w:val="587"/>
          <w:jc w:val="center"/>
        </w:trPr>
        <w:tc>
          <w:tcPr>
            <w:tcW w:w="1838" w:type="dxa"/>
            <w:vAlign w:val="center"/>
          </w:tcPr>
          <w:p w14:paraId="552893FA" w14:textId="77777777" w:rsidR="00C4269E" w:rsidRDefault="00C4269E" w:rsidP="000F25D1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architecture</w:t>
            </w:r>
          </w:p>
        </w:tc>
        <w:tc>
          <w:tcPr>
            <w:tcW w:w="2410" w:type="dxa"/>
            <w:gridSpan w:val="3"/>
            <w:vAlign w:val="center"/>
          </w:tcPr>
          <w:p w14:paraId="10C1B4BE" w14:textId="77777777" w:rsidR="00C4269E" w:rsidRDefault="00C4269E" w:rsidP="000F25D1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chargée d’opération</w:t>
            </w:r>
          </w:p>
        </w:tc>
        <w:tc>
          <w:tcPr>
            <w:tcW w:w="4394" w:type="dxa"/>
            <w:gridSpan w:val="2"/>
            <w:vAlign w:val="center"/>
          </w:tcPr>
          <w:p w14:paraId="723F851B" w14:textId="77777777" w:rsidR="00C4269E" w:rsidRDefault="00C4269E" w:rsidP="000F25D1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</w:p>
        </w:tc>
      </w:tr>
    </w:tbl>
    <w:p w14:paraId="245F80DD" w14:textId="77777777" w:rsidR="00C4269E" w:rsidRDefault="00C4269E" w:rsidP="005E6768"/>
    <w:p w14:paraId="1A0E4F84" w14:textId="77777777" w:rsidR="0035356A" w:rsidRDefault="0035356A" w:rsidP="005E6768"/>
    <w:p w14:paraId="5402A889" w14:textId="77777777" w:rsidR="006B418F" w:rsidRDefault="006B418F" w:rsidP="005E6768"/>
    <w:p w14:paraId="0A42B9E5" w14:textId="160A1C91" w:rsidR="00FB3FA4" w:rsidRDefault="00FB3FA4" w:rsidP="005E6768"/>
    <w:p w14:paraId="6CFCF72D" w14:textId="77777777" w:rsidR="00D83F9A" w:rsidRDefault="00D83F9A" w:rsidP="00D83F9A">
      <w:pPr>
        <w:pStyle w:val="Titre1"/>
      </w:pPr>
      <w:r>
        <w:t>Consolider sa maitrise de la langue</w:t>
      </w:r>
    </w:p>
    <w:p w14:paraId="3FA35F53" w14:textId="77777777" w:rsidR="00D83F9A" w:rsidRDefault="00D83F9A" w:rsidP="00D83F9A"/>
    <w:p w14:paraId="798CD53B" w14:textId="77777777" w:rsidR="00D83F9A" w:rsidRDefault="00D83F9A" w:rsidP="00D83F9A">
      <w:pPr>
        <w:pStyle w:val="Titre2"/>
        <w:numPr>
          <w:ilvl w:val="0"/>
          <w:numId w:val="3"/>
        </w:numPr>
        <w:ind w:left="714" w:hanging="357"/>
      </w:pPr>
      <w:r w:rsidRPr="00711038">
        <w:t xml:space="preserve">Activité </w:t>
      </w:r>
      <w:r>
        <w:t>6</w:t>
      </w:r>
    </w:p>
    <w:p w14:paraId="7A468F59" w14:textId="6442A3A4" w:rsidR="0084078D" w:rsidRPr="0084078D" w:rsidRDefault="00C72379" w:rsidP="00C72379">
      <w:pPr>
        <w:jc w:val="center"/>
      </w:pPr>
      <w:r>
        <w:t xml:space="preserve">Avant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Après</w:t>
      </w:r>
    </w:p>
    <w:p w14:paraId="7524D357" w14:textId="0D445165" w:rsidR="00032250" w:rsidRDefault="00032250" w:rsidP="005E6768">
      <w:r>
        <w:rPr>
          <w:noProof/>
          <w:lang w:eastAsia="fr-FR"/>
        </w:rPr>
        <w:drawing>
          <wp:inline distT="0" distB="0" distL="0" distR="0" wp14:anchorId="6FB98BB4" wp14:editId="72448E91">
            <wp:extent cx="2984740" cy="1677367"/>
            <wp:effectExtent l="0" t="0" r="6350" b="0"/>
            <wp:docPr id="130936363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9363635" name="Image 1309363635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23818" cy="1699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fr-FR"/>
        </w:rPr>
        <w:drawing>
          <wp:inline distT="0" distB="0" distL="0" distR="0" wp14:anchorId="241E13C4" wp14:editId="3B9635BA">
            <wp:extent cx="2984500" cy="1677289"/>
            <wp:effectExtent l="0" t="0" r="6350" b="0"/>
            <wp:docPr id="1042015332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015332" name="Image 1042015332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6010" cy="1694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69BC2" w14:textId="77777777" w:rsidR="00032250" w:rsidRDefault="00032250" w:rsidP="005E6768"/>
    <w:p w14:paraId="0DD1C0A6" w14:textId="77777777" w:rsidR="00C72379" w:rsidRPr="0084078D" w:rsidRDefault="00C72379" w:rsidP="00C72379">
      <w:pPr>
        <w:jc w:val="center"/>
      </w:pPr>
      <w:r>
        <w:t xml:space="preserve">Avant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Après</w:t>
      </w:r>
    </w:p>
    <w:p w14:paraId="6FD7EF82" w14:textId="39C3C41C" w:rsidR="00032250" w:rsidRDefault="00032250" w:rsidP="005E6768">
      <w:r>
        <w:rPr>
          <w:noProof/>
          <w:lang w:eastAsia="fr-FR"/>
        </w:rPr>
        <w:drawing>
          <wp:inline distT="0" distB="0" distL="0" distR="0" wp14:anchorId="1E9C69B6" wp14:editId="2363867F">
            <wp:extent cx="2984500" cy="1677289"/>
            <wp:effectExtent l="0" t="0" r="6350" b="0"/>
            <wp:docPr id="1527329763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329763" name="Image 1527329763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9894" cy="16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fr-FR"/>
        </w:rPr>
        <w:drawing>
          <wp:inline distT="0" distB="0" distL="0" distR="0" wp14:anchorId="722E3B9A" wp14:editId="02EC2BA8">
            <wp:extent cx="2984500" cy="1677289"/>
            <wp:effectExtent l="0" t="0" r="6350" b="0"/>
            <wp:docPr id="480277899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277899" name="Image 480277899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5991" cy="1683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F821C4" w14:textId="77777777" w:rsidR="00032250" w:rsidRDefault="00032250" w:rsidP="005E6768"/>
    <w:p w14:paraId="38123F18" w14:textId="77777777" w:rsidR="00C72379" w:rsidRDefault="00C72379" w:rsidP="005E6768"/>
    <w:p w14:paraId="59BD56FC" w14:textId="77777777" w:rsidR="00C72379" w:rsidRDefault="00C72379" w:rsidP="005E6768"/>
    <w:p w14:paraId="0507D062" w14:textId="77777777" w:rsidR="00C72379" w:rsidRDefault="00C72379" w:rsidP="005E6768"/>
    <w:p w14:paraId="378FBA59" w14:textId="77777777" w:rsidR="00C72379" w:rsidRPr="0084078D" w:rsidRDefault="00C72379" w:rsidP="00C72379">
      <w:pPr>
        <w:jc w:val="center"/>
      </w:pPr>
      <w:r>
        <w:lastRenderedPageBreak/>
        <w:t xml:space="preserve">Avant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Après</w:t>
      </w:r>
    </w:p>
    <w:p w14:paraId="39F3CC42" w14:textId="500DC9F9" w:rsidR="00032250" w:rsidRDefault="00032250" w:rsidP="005E6768">
      <w:r>
        <w:rPr>
          <w:noProof/>
          <w:lang w:eastAsia="fr-FR"/>
        </w:rPr>
        <w:drawing>
          <wp:inline distT="0" distB="0" distL="0" distR="0" wp14:anchorId="762B9E20" wp14:editId="12D0D4E9">
            <wp:extent cx="2984740" cy="1996723"/>
            <wp:effectExtent l="0" t="0" r="6350" b="3810"/>
            <wp:docPr id="152079427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0794278" name="Image 1520794278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1512" cy="2028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 wp14:anchorId="0968595E" wp14:editId="447D189C">
            <wp:extent cx="2984500" cy="1987676"/>
            <wp:effectExtent l="0" t="0" r="6350" b="0"/>
            <wp:docPr id="153163415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634159" name="Image 1531634159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03698" cy="200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78978D" w14:textId="77777777" w:rsidR="00032250" w:rsidRDefault="00032250" w:rsidP="005E6768"/>
    <w:p w14:paraId="012A8389" w14:textId="77777777" w:rsidR="00C72379" w:rsidRPr="0084078D" w:rsidRDefault="00C72379" w:rsidP="00C72379">
      <w:pPr>
        <w:jc w:val="center"/>
      </w:pPr>
      <w:r>
        <w:t xml:space="preserve">Avant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Après</w:t>
      </w:r>
    </w:p>
    <w:p w14:paraId="5F8FF7FF" w14:textId="5C8518DD" w:rsidR="00032250" w:rsidRDefault="00227B97" w:rsidP="005E6768">
      <w:pPr>
        <w:rPr>
          <w:noProof/>
        </w:rPr>
      </w:pPr>
      <w:r>
        <w:rPr>
          <w:noProof/>
          <w:lang w:eastAsia="fr-FR"/>
        </w:rPr>
        <w:drawing>
          <wp:inline distT="0" distB="0" distL="0" distR="0" wp14:anchorId="776EE60B" wp14:editId="01594DBE">
            <wp:extent cx="2962452" cy="1664898"/>
            <wp:effectExtent l="0" t="0" r="0" b="0"/>
            <wp:docPr id="107498676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986761" name="Image 1074986761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1658" cy="1681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  <w:lang w:eastAsia="fr-FR"/>
        </w:rPr>
        <w:drawing>
          <wp:inline distT="0" distB="0" distL="0" distR="0" wp14:anchorId="2A3BDE24" wp14:editId="6B571C90">
            <wp:extent cx="2969567" cy="1668840"/>
            <wp:effectExtent l="0" t="0" r="2540" b="7620"/>
            <wp:docPr id="263129894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129894" name="Image 263129894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94373" cy="168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EBCA3" w14:textId="77777777" w:rsidR="00227B97" w:rsidRDefault="00227B97" w:rsidP="005E6768">
      <w:pPr>
        <w:rPr>
          <w:noProof/>
        </w:rPr>
      </w:pPr>
    </w:p>
    <w:p w14:paraId="1FEA78D9" w14:textId="77777777" w:rsidR="00C72379" w:rsidRPr="0084078D" w:rsidRDefault="00C72379" w:rsidP="00C72379">
      <w:pPr>
        <w:jc w:val="center"/>
      </w:pPr>
      <w:r>
        <w:t xml:space="preserve">Avant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Après</w:t>
      </w:r>
    </w:p>
    <w:p w14:paraId="4D716363" w14:textId="3ED4358F" w:rsidR="00227B97" w:rsidRDefault="00227B97" w:rsidP="005E6768">
      <w:r>
        <w:rPr>
          <w:noProof/>
          <w:lang w:eastAsia="fr-FR"/>
        </w:rPr>
        <w:drawing>
          <wp:inline distT="0" distB="0" distL="0" distR="0" wp14:anchorId="769ABB59" wp14:editId="2B56D3BD">
            <wp:extent cx="2931753" cy="1647645"/>
            <wp:effectExtent l="0" t="0" r="2540" b="0"/>
            <wp:docPr id="1638812878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812878" name="Image 1638812878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3181" cy="1654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fr-FR"/>
        </w:rPr>
        <w:drawing>
          <wp:inline distT="0" distB="0" distL="0" distR="0" wp14:anchorId="59BDC6F8" wp14:editId="5DBF0889">
            <wp:extent cx="2987806" cy="1680641"/>
            <wp:effectExtent l="0" t="0" r="3175" b="0"/>
            <wp:docPr id="1984160728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160728" name="Image 1984160728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05105" cy="1690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27B97" w:rsidSect="005E6768">
      <w:headerReference w:type="default" r:id="rId20"/>
      <w:footerReference w:type="default" r:id="rId21"/>
      <w:pgSz w:w="11900" w:h="16840" w:code="9"/>
      <w:pgMar w:top="1418" w:right="1134" w:bottom="1134" w:left="1134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F1B46A" w14:textId="77777777" w:rsidR="00075A89" w:rsidRDefault="00075A89" w:rsidP="00405E75">
      <w:r>
        <w:separator/>
      </w:r>
    </w:p>
  </w:endnote>
  <w:endnote w:type="continuationSeparator" w:id="0">
    <w:p w14:paraId="067BCF40" w14:textId="77777777" w:rsidR="00075A89" w:rsidRDefault="00075A89" w:rsidP="00405E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Look w:val="04A0" w:firstRow="1" w:lastRow="0" w:firstColumn="1" w:lastColumn="0" w:noHBand="0" w:noVBand="1"/>
    </w:tblPr>
    <w:tblGrid>
      <w:gridCol w:w="3849"/>
      <w:gridCol w:w="1803"/>
      <w:gridCol w:w="3980"/>
    </w:tblGrid>
    <w:tr w:rsidR="00405E75" w:rsidRPr="005764AF" w14:paraId="249D4AA0" w14:textId="77777777" w:rsidTr="00E21A5C">
      <w:trPr>
        <w:trHeight w:val="284"/>
        <w:jc w:val="center"/>
      </w:trPr>
      <w:tc>
        <w:tcPr>
          <w:tcW w:w="1998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5C1DD532" w14:textId="77777777" w:rsidR="00405E75" w:rsidRPr="005764AF" w:rsidRDefault="00405E75" w:rsidP="00BC6095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 w:val="restart"/>
          <w:shd w:val="clear" w:color="auto" w:fill="auto"/>
          <w:vAlign w:val="center"/>
        </w:tcPr>
        <w:p w14:paraId="7F88BF4B" w14:textId="4D39DE8F" w:rsidR="00405E75" w:rsidRPr="005764AF" w:rsidRDefault="00405E75" w:rsidP="005764AF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  <w:r w:rsidRPr="005764AF">
            <w:rPr>
              <w:color w:val="7F7F7F"/>
              <w:sz w:val="16"/>
              <w:szCs w:val="18"/>
            </w:rPr>
            <w:t xml:space="preserve">Page 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5764AF">
            <w:rPr>
              <w:b/>
              <w:bCs/>
              <w:color w:val="7F7F7F"/>
              <w:sz w:val="16"/>
              <w:szCs w:val="18"/>
            </w:rPr>
            <w:instrText>PAGE</w:instrTex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265DBD">
            <w:rPr>
              <w:b/>
              <w:bCs/>
              <w:noProof/>
              <w:color w:val="7F7F7F"/>
              <w:sz w:val="16"/>
              <w:szCs w:val="18"/>
            </w:rPr>
            <w:t>2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end"/>
          </w:r>
          <w:r w:rsidRPr="005764AF">
            <w:rPr>
              <w:color w:val="7F7F7F"/>
              <w:sz w:val="16"/>
              <w:szCs w:val="18"/>
            </w:rPr>
            <w:t xml:space="preserve"> sur 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5764AF">
            <w:rPr>
              <w:b/>
              <w:bCs/>
              <w:color w:val="7F7F7F"/>
              <w:sz w:val="16"/>
              <w:szCs w:val="18"/>
            </w:rPr>
            <w:instrText>NUMPAGES</w:instrTex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265DBD">
            <w:rPr>
              <w:b/>
              <w:bCs/>
              <w:noProof/>
              <w:color w:val="7F7F7F"/>
              <w:sz w:val="16"/>
              <w:szCs w:val="18"/>
            </w:rPr>
            <w:t>3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end"/>
          </w:r>
        </w:p>
      </w:tc>
      <w:tc>
        <w:tcPr>
          <w:tcW w:w="2066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3C1FA22C" w14:textId="77777777" w:rsidR="00405E75" w:rsidRPr="005764AF" w:rsidRDefault="00405E75" w:rsidP="005764AF">
          <w:pPr>
            <w:pStyle w:val="Pieddepage"/>
            <w:jc w:val="right"/>
            <w:rPr>
              <w:rFonts w:cs="Tahoma"/>
              <w:color w:val="7F7F7F"/>
              <w:sz w:val="16"/>
              <w:szCs w:val="20"/>
            </w:rPr>
          </w:pPr>
        </w:p>
      </w:tc>
    </w:tr>
    <w:tr w:rsidR="00405E75" w:rsidRPr="005764AF" w14:paraId="1013A50F" w14:textId="77777777" w:rsidTr="00E21A5C">
      <w:trPr>
        <w:trHeight w:val="284"/>
        <w:jc w:val="center"/>
      </w:trPr>
      <w:tc>
        <w:tcPr>
          <w:tcW w:w="1998" w:type="pct"/>
          <w:tcBorders>
            <w:top w:val="single" w:sz="4" w:space="0" w:color="A6A6A6"/>
          </w:tcBorders>
          <w:shd w:val="clear" w:color="auto" w:fill="auto"/>
        </w:tcPr>
        <w:p w14:paraId="4144B165" w14:textId="77777777" w:rsidR="00405E75" w:rsidRPr="005764AF" w:rsidRDefault="00405E75" w:rsidP="00BC6095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/>
          <w:shd w:val="clear" w:color="auto" w:fill="auto"/>
          <w:vAlign w:val="center"/>
        </w:tcPr>
        <w:p w14:paraId="03563E4C" w14:textId="77777777" w:rsidR="00405E75" w:rsidRPr="005764AF" w:rsidRDefault="00405E75" w:rsidP="005764AF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2066" w:type="pct"/>
          <w:tcBorders>
            <w:top w:val="single" w:sz="4" w:space="0" w:color="A6A6A6"/>
          </w:tcBorders>
          <w:shd w:val="clear" w:color="auto" w:fill="auto"/>
        </w:tcPr>
        <w:p w14:paraId="1EA08B7B" w14:textId="77777777" w:rsidR="00405E75" w:rsidRPr="005764AF" w:rsidRDefault="00405E75" w:rsidP="00E21A5C">
          <w:pPr>
            <w:pStyle w:val="Pieddepage"/>
            <w:tabs>
              <w:tab w:val="clear" w:pos="4703"/>
              <w:tab w:val="clear" w:pos="9406"/>
              <w:tab w:val="center" w:pos="9956"/>
            </w:tabs>
            <w:jc w:val="right"/>
            <w:rPr>
              <w:color w:val="7F7F7F"/>
              <w:sz w:val="16"/>
              <w:szCs w:val="18"/>
            </w:rPr>
          </w:pPr>
        </w:p>
      </w:tc>
    </w:tr>
  </w:tbl>
  <w:p w14:paraId="5CAFECD7" w14:textId="77777777" w:rsidR="00405E75" w:rsidRDefault="00405E7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850FAF" w14:textId="77777777" w:rsidR="00075A89" w:rsidRDefault="00075A89" w:rsidP="00405E75">
      <w:r>
        <w:separator/>
      </w:r>
    </w:p>
  </w:footnote>
  <w:footnote w:type="continuationSeparator" w:id="0">
    <w:p w14:paraId="7E072D9E" w14:textId="77777777" w:rsidR="00075A89" w:rsidRDefault="00075A89" w:rsidP="00405E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4885" w:type="dxa"/>
      <w:tblInd w:w="5570" w:type="dxa"/>
      <w:tblLook w:val="04A0" w:firstRow="1" w:lastRow="0" w:firstColumn="1" w:lastColumn="0" w:noHBand="0" w:noVBand="1"/>
    </w:tblPr>
    <w:tblGrid>
      <w:gridCol w:w="2988"/>
      <w:gridCol w:w="1897"/>
    </w:tblGrid>
    <w:tr w:rsidR="001A382D" w:rsidRPr="00B25FD7" w14:paraId="256CD546" w14:textId="77777777" w:rsidTr="001A382D">
      <w:trPr>
        <w:trHeight w:val="67"/>
      </w:trPr>
      <w:tc>
        <w:tcPr>
          <w:tcW w:w="2988" w:type="dxa"/>
          <w:shd w:val="clear" w:color="auto" w:fill="auto"/>
        </w:tcPr>
        <w:p w14:paraId="2AA30C9C" w14:textId="45825D65" w:rsidR="001A382D" w:rsidRPr="00B25FD7" w:rsidRDefault="001A382D" w:rsidP="001A382D">
          <w:pPr>
            <w:pStyle w:val="En-tte"/>
            <w:jc w:val="right"/>
            <w:rPr>
              <w:color w:val="A6A6A6"/>
              <w:sz w:val="16"/>
            </w:rPr>
          </w:pPr>
          <w:r w:rsidRPr="00B25FD7">
            <w:rPr>
              <w:color w:val="A6A6A6"/>
              <w:sz w:val="16"/>
            </w:rPr>
            <w:fldChar w:fldCharType="begin"/>
          </w:r>
          <w:r w:rsidRPr="00B25FD7">
            <w:rPr>
              <w:color w:val="A6A6A6"/>
              <w:sz w:val="16"/>
            </w:rPr>
            <w:instrText xml:space="preserve"> STYLEREF Titre \* MERGEFORMAT </w:instrText>
          </w:r>
          <w:r w:rsidRPr="00B25FD7">
            <w:rPr>
              <w:color w:val="A6A6A6"/>
              <w:sz w:val="16"/>
            </w:rPr>
            <w:fldChar w:fldCharType="separate"/>
          </w:r>
          <w:r w:rsidR="00350E78">
            <w:rPr>
              <w:noProof/>
              <w:color w:val="A6A6A6"/>
              <w:sz w:val="16"/>
            </w:rPr>
            <w:t>Orane, cheffe du pôle opérationnel</w:t>
          </w:r>
          <w:r w:rsidRPr="00B25FD7">
            <w:rPr>
              <w:color w:val="A6A6A6"/>
              <w:sz w:val="16"/>
            </w:rPr>
            <w:fldChar w:fldCharType="end"/>
          </w:r>
          <w:r w:rsidRPr="00B25FD7">
            <w:rPr>
              <w:color w:val="A6A6A6"/>
              <w:sz w:val="16"/>
            </w:rPr>
            <w:t xml:space="preserve"> </w:t>
          </w:r>
        </w:p>
      </w:tc>
      <w:tc>
        <w:tcPr>
          <w:tcW w:w="0" w:type="auto"/>
          <w:shd w:val="clear" w:color="auto" w:fill="auto"/>
          <w:vAlign w:val="center"/>
        </w:tcPr>
        <w:p w14:paraId="4C279430" w14:textId="77777777" w:rsidR="001A382D" w:rsidRPr="00B25FD7" w:rsidRDefault="001A382D" w:rsidP="001A382D">
          <w:pPr>
            <w:jc w:val="right"/>
          </w:pPr>
          <w:r>
            <w:rPr>
              <w:noProof/>
              <w:lang w:eastAsia="fr-FR"/>
            </w:rPr>
            <w:drawing>
              <wp:inline distT="0" distB="0" distL="0" distR="0" wp14:anchorId="5B3E9E1E" wp14:editId="0C44CDE0">
                <wp:extent cx="225955" cy="226060"/>
                <wp:effectExtent l="0" t="0" r="3175" b="2540"/>
                <wp:docPr id="1" name="Imag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6591" cy="2266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noProof/>
              <w:lang w:eastAsia="fr-FR"/>
            </w:rPr>
            <w:drawing>
              <wp:inline distT="0" distB="0" distL="0" distR="0" wp14:anchorId="469AD035" wp14:editId="3C32662F">
                <wp:extent cx="215900" cy="215900"/>
                <wp:effectExtent l="0" t="0" r="12700" b="12700"/>
                <wp:docPr id="6" name="Image 9" descr="SYSTEME:Users:vmoisan:Desktop:Gabarit BNF:A2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9" descr="SYSTEME:Users:vmoisan:Desktop:Gabarit BNF:A2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590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AA62B77" w14:textId="497F1059" w:rsidR="00405E75" w:rsidRPr="00405E75" w:rsidRDefault="00F85B10" w:rsidP="00405E75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2336" behindDoc="1" locked="0" layoutInCell="0" allowOverlap="1" wp14:anchorId="0B7D64B3" wp14:editId="2F1ED977">
          <wp:simplePos x="0" y="0"/>
          <wp:positionH relativeFrom="page">
            <wp:posOffset>-249555</wp:posOffset>
          </wp:positionH>
          <wp:positionV relativeFrom="page">
            <wp:posOffset>-15240</wp:posOffset>
          </wp:positionV>
          <wp:extent cx="8015485" cy="827405"/>
          <wp:effectExtent l="0" t="0" r="0" b="0"/>
          <wp:wrapNone/>
          <wp:docPr id="13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 1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8015485" cy="827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7" type="#_x0000_t75" style="width:63.85pt;height:34.65pt" o:bullet="t">
        <v:imagedata r:id="rId1" o:title="Fleche"/>
      </v:shape>
    </w:pict>
  </w:numPicBullet>
  <w:abstractNum w:abstractNumId="0" w15:restartNumberingAfterBreak="0">
    <w:nsid w:val="FFFFFF1D"/>
    <w:multiLevelType w:val="multilevel"/>
    <w:tmpl w:val="E3D89B8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4909EE"/>
    <w:multiLevelType w:val="hybridMultilevel"/>
    <w:tmpl w:val="0B8EB2CE"/>
    <w:lvl w:ilvl="0" w:tplc="FD0C37E0">
      <w:start w:val="1"/>
      <w:numFmt w:val="bullet"/>
      <w:pStyle w:val="Titre2"/>
      <w:lvlText w:val=""/>
      <w:lvlPicBulletId w:val="0"/>
      <w:lvlJc w:val="righ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AB46997"/>
    <w:multiLevelType w:val="hybridMultilevel"/>
    <w:tmpl w:val="8F20389C"/>
    <w:lvl w:ilvl="0" w:tplc="175A52F8">
      <w:start w:val="1"/>
      <w:numFmt w:val="bullet"/>
      <w:lvlText w:val=""/>
      <w:lvlPicBulletId w:val="0"/>
      <w:lvlJc w:val="right"/>
      <w:pPr>
        <w:ind w:left="717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23F4B54"/>
    <w:multiLevelType w:val="hybridMultilevel"/>
    <w:tmpl w:val="4782D8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80996791">
    <w:abstractNumId w:val="2"/>
  </w:num>
  <w:num w:numId="2" w16cid:durableId="1718554186">
    <w:abstractNumId w:val="0"/>
  </w:num>
  <w:num w:numId="3" w16cid:durableId="1003513234">
    <w:abstractNumId w:val="1"/>
  </w:num>
  <w:num w:numId="4" w16cid:durableId="430510903">
    <w:abstractNumId w:val="1"/>
  </w:num>
  <w:num w:numId="5" w16cid:durableId="62358109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5F4F"/>
    <w:rsid w:val="00005DF6"/>
    <w:rsid w:val="00006B8B"/>
    <w:rsid w:val="000118F3"/>
    <w:rsid w:val="00023A8A"/>
    <w:rsid w:val="00025A80"/>
    <w:rsid w:val="00032250"/>
    <w:rsid w:val="00075A89"/>
    <w:rsid w:val="00076284"/>
    <w:rsid w:val="00077CB7"/>
    <w:rsid w:val="00090704"/>
    <w:rsid w:val="00094CD3"/>
    <w:rsid w:val="000A1E65"/>
    <w:rsid w:val="000B2B92"/>
    <w:rsid w:val="000D31F9"/>
    <w:rsid w:val="000D49E7"/>
    <w:rsid w:val="000F2A85"/>
    <w:rsid w:val="000F3DEA"/>
    <w:rsid w:val="00111E13"/>
    <w:rsid w:val="00115855"/>
    <w:rsid w:val="00125950"/>
    <w:rsid w:val="00135CEF"/>
    <w:rsid w:val="00136D16"/>
    <w:rsid w:val="00137C7D"/>
    <w:rsid w:val="0014321D"/>
    <w:rsid w:val="00147BE4"/>
    <w:rsid w:val="00155A51"/>
    <w:rsid w:val="00156C16"/>
    <w:rsid w:val="0016132B"/>
    <w:rsid w:val="00193D58"/>
    <w:rsid w:val="00194A8F"/>
    <w:rsid w:val="001A382D"/>
    <w:rsid w:val="001A5765"/>
    <w:rsid w:val="001A7C66"/>
    <w:rsid w:val="001B0B88"/>
    <w:rsid w:val="001B14ED"/>
    <w:rsid w:val="001C05B1"/>
    <w:rsid w:val="001D2C54"/>
    <w:rsid w:val="001F4CA4"/>
    <w:rsid w:val="0020199C"/>
    <w:rsid w:val="00210EB4"/>
    <w:rsid w:val="00217C10"/>
    <w:rsid w:val="00221052"/>
    <w:rsid w:val="00227B97"/>
    <w:rsid w:val="002363C1"/>
    <w:rsid w:val="00236EB8"/>
    <w:rsid w:val="00257AC1"/>
    <w:rsid w:val="00264746"/>
    <w:rsid w:val="00265DBD"/>
    <w:rsid w:val="00266979"/>
    <w:rsid w:val="00274C27"/>
    <w:rsid w:val="00276037"/>
    <w:rsid w:val="00286BEB"/>
    <w:rsid w:val="0029749A"/>
    <w:rsid w:val="002A244C"/>
    <w:rsid w:val="002C000D"/>
    <w:rsid w:val="002E41D6"/>
    <w:rsid w:val="002E6BF6"/>
    <w:rsid w:val="003161DB"/>
    <w:rsid w:val="003300D7"/>
    <w:rsid w:val="0033052E"/>
    <w:rsid w:val="00340A75"/>
    <w:rsid w:val="00343D82"/>
    <w:rsid w:val="0034495E"/>
    <w:rsid w:val="00350E78"/>
    <w:rsid w:val="0035356A"/>
    <w:rsid w:val="00361EFA"/>
    <w:rsid w:val="003730F0"/>
    <w:rsid w:val="00375053"/>
    <w:rsid w:val="00375ED6"/>
    <w:rsid w:val="003850E6"/>
    <w:rsid w:val="00387377"/>
    <w:rsid w:val="00391D95"/>
    <w:rsid w:val="003923E8"/>
    <w:rsid w:val="003949B0"/>
    <w:rsid w:val="003A12E5"/>
    <w:rsid w:val="003A5DB2"/>
    <w:rsid w:val="003B0313"/>
    <w:rsid w:val="003E6A13"/>
    <w:rsid w:val="00403532"/>
    <w:rsid w:val="00405E75"/>
    <w:rsid w:val="00411AF6"/>
    <w:rsid w:val="00411C12"/>
    <w:rsid w:val="0042723B"/>
    <w:rsid w:val="004371EB"/>
    <w:rsid w:val="0045040C"/>
    <w:rsid w:val="004532C1"/>
    <w:rsid w:val="004553CF"/>
    <w:rsid w:val="00462919"/>
    <w:rsid w:val="00465DA3"/>
    <w:rsid w:val="00470866"/>
    <w:rsid w:val="00483118"/>
    <w:rsid w:val="00484658"/>
    <w:rsid w:val="00486247"/>
    <w:rsid w:val="00486DCE"/>
    <w:rsid w:val="00496B5F"/>
    <w:rsid w:val="00497F20"/>
    <w:rsid w:val="004B16F6"/>
    <w:rsid w:val="004C552D"/>
    <w:rsid w:val="004D209A"/>
    <w:rsid w:val="0050344A"/>
    <w:rsid w:val="00507669"/>
    <w:rsid w:val="00507987"/>
    <w:rsid w:val="005125D4"/>
    <w:rsid w:val="005220F9"/>
    <w:rsid w:val="005226DD"/>
    <w:rsid w:val="00531973"/>
    <w:rsid w:val="00575020"/>
    <w:rsid w:val="005764AF"/>
    <w:rsid w:val="0057772D"/>
    <w:rsid w:val="00577E9D"/>
    <w:rsid w:val="00581DB9"/>
    <w:rsid w:val="00584B49"/>
    <w:rsid w:val="00594A44"/>
    <w:rsid w:val="005A010D"/>
    <w:rsid w:val="005C61E4"/>
    <w:rsid w:val="005D3B2C"/>
    <w:rsid w:val="005E6768"/>
    <w:rsid w:val="005F23E7"/>
    <w:rsid w:val="00633E5A"/>
    <w:rsid w:val="00645D13"/>
    <w:rsid w:val="0065544F"/>
    <w:rsid w:val="00657E02"/>
    <w:rsid w:val="006609B4"/>
    <w:rsid w:val="0066185B"/>
    <w:rsid w:val="00671858"/>
    <w:rsid w:val="00673EE5"/>
    <w:rsid w:val="00675D6A"/>
    <w:rsid w:val="0068176B"/>
    <w:rsid w:val="006B418F"/>
    <w:rsid w:val="006D4CDA"/>
    <w:rsid w:val="006D6736"/>
    <w:rsid w:val="006F1D9B"/>
    <w:rsid w:val="006F4E30"/>
    <w:rsid w:val="0070479E"/>
    <w:rsid w:val="00713673"/>
    <w:rsid w:val="00713DFD"/>
    <w:rsid w:val="00716AEC"/>
    <w:rsid w:val="007204D8"/>
    <w:rsid w:val="0074695D"/>
    <w:rsid w:val="00751CA0"/>
    <w:rsid w:val="007640E2"/>
    <w:rsid w:val="007668CF"/>
    <w:rsid w:val="007716C0"/>
    <w:rsid w:val="0078477D"/>
    <w:rsid w:val="0078503F"/>
    <w:rsid w:val="007A213D"/>
    <w:rsid w:val="007A6B16"/>
    <w:rsid w:val="007A7031"/>
    <w:rsid w:val="007F1B54"/>
    <w:rsid w:val="007F2D36"/>
    <w:rsid w:val="007F56BF"/>
    <w:rsid w:val="00802A86"/>
    <w:rsid w:val="0080326A"/>
    <w:rsid w:val="008129E8"/>
    <w:rsid w:val="00812E9A"/>
    <w:rsid w:val="008225B3"/>
    <w:rsid w:val="00823D6E"/>
    <w:rsid w:val="00826F9B"/>
    <w:rsid w:val="00832E1B"/>
    <w:rsid w:val="008361CB"/>
    <w:rsid w:val="00836238"/>
    <w:rsid w:val="0084078D"/>
    <w:rsid w:val="008559D7"/>
    <w:rsid w:val="0088005A"/>
    <w:rsid w:val="00882C37"/>
    <w:rsid w:val="008902CF"/>
    <w:rsid w:val="008A4CE5"/>
    <w:rsid w:val="008A5643"/>
    <w:rsid w:val="008B393A"/>
    <w:rsid w:val="008D1B04"/>
    <w:rsid w:val="008E45A2"/>
    <w:rsid w:val="00900172"/>
    <w:rsid w:val="009014FD"/>
    <w:rsid w:val="00902C3D"/>
    <w:rsid w:val="009159E1"/>
    <w:rsid w:val="00915A7E"/>
    <w:rsid w:val="00923390"/>
    <w:rsid w:val="0092422B"/>
    <w:rsid w:val="00926623"/>
    <w:rsid w:val="00934384"/>
    <w:rsid w:val="009366FB"/>
    <w:rsid w:val="00951371"/>
    <w:rsid w:val="00953644"/>
    <w:rsid w:val="00955C55"/>
    <w:rsid w:val="0096036E"/>
    <w:rsid w:val="009916BB"/>
    <w:rsid w:val="0099262B"/>
    <w:rsid w:val="00996381"/>
    <w:rsid w:val="009B4294"/>
    <w:rsid w:val="009B5AE3"/>
    <w:rsid w:val="009C173E"/>
    <w:rsid w:val="009C376F"/>
    <w:rsid w:val="009C7AC2"/>
    <w:rsid w:val="009D16E2"/>
    <w:rsid w:val="009D5367"/>
    <w:rsid w:val="009E0947"/>
    <w:rsid w:val="009F0478"/>
    <w:rsid w:val="00A01A22"/>
    <w:rsid w:val="00A02353"/>
    <w:rsid w:val="00A02D38"/>
    <w:rsid w:val="00A12B5E"/>
    <w:rsid w:val="00A26DA3"/>
    <w:rsid w:val="00A30F68"/>
    <w:rsid w:val="00A34DDC"/>
    <w:rsid w:val="00A5068A"/>
    <w:rsid w:val="00A54467"/>
    <w:rsid w:val="00A54F4C"/>
    <w:rsid w:val="00A553A7"/>
    <w:rsid w:val="00A63300"/>
    <w:rsid w:val="00A65F4F"/>
    <w:rsid w:val="00A75D53"/>
    <w:rsid w:val="00A91A2C"/>
    <w:rsid w:val="00A92212"/>
    <w:rsid w:val="00A949B2"/>
    <w:rsid w:val="00A97016"/>
    <w:rsid w:val="00A97AD8"/>
    <w:rsid w:val="00AA5BEC"/>
    <w:rsid w:val="00AB578F"/>
    <w:rsid w:val="00AB5A0E"/>
    <w:rsid w:val="00AD5D97"/>
    <w:rsid w:val="00AE044F"/>
    <w:rsid w:val="00AF51E2"/>
    <w:rsid w:val="00B01729"/>
    <w:rsid w:val="00B046A1"/>
    <w:rsid w:val="00B11ABF"/>
    <w:rsid w:val="00B37F43"/>
    <w:rsid w:val="00B46088"/>
    <w:rsid w:val="00B520C3"/>
    <w:rsid w:val="00B61427"/>
    <w:rsid w:val="00B66850"/>
    <w:rsid w:val="00B81365"/>
    <w:rsid w:val="00BB47D4"/>
    <w:rsid w:val="00BB4A92"/>
    <w:rsid w:val="00BB7B6B"/>
    <w:rsid w:val="00BC6095"/>
    <w:rsid w:val="00BD1611"/>
    <w:rsid w:val="00BD697F"/>
    <w:rsid w:val="00BD6E8E"/>
    <w:rsid w:val="00C00A7B"/>
    <w:rsid w:val="00C123AC"/>
    <w:rsid w:val="00C13E45"/>
    <w:rsid w:val="00C15905"/>
    <w:rsid w:val="00C21BA4"/>
    <w:rsid w:val="00C22006"/>
    <w:rsid w:val="00C24E02"/>
    <w:rsid w:val="00C41017"/>
    <w:rsid w:val="00C4269E"/>
    <w:rsid w:val="00C52D36"/>
    <w:rsid w:val="00C72379"/>
    <w:rsid w:val="00C81B89"/>
    <w:rsid w:val="00C8607E"/>
    <w:rsid w:val="00CA3B6A"/>
    <w:rsid w:val="00CB1EEB"/>
    <w:rsid w:val="00CB7CAF"/>
    <w:rsid w:val="00CC40EA"/>
    <w:rsid w:val="00CC5280"/>
    <w:rsid w:val="00D51F56"/>
    <w:rsid w:val="00D81EE2"/>
    <w:rsid w:val="00D83F9A"/>
    <w:rsid w:val="00DC6BF9"/>
    <w:rsid w:val="00DD746E"/>
    <w:rsid w:val="00DE41E0"/>
    <w:rsid w:val="00DE48CA"/>
    <w:rsid w:val="00DF42F6"/>
    <w:rsid w:val="00DF4B88"/>
    <w:rsid w:val="00DF6580"/>
    <w:rsid w:val="00E21A5C"/>
    <w:rsid w:val="00E300EA"/>
    <w:rsid w:val="00E32A6D"/>
    <w:rsid w:val="00E335D6"/>
    <w:rsid w:val="00E47C5C"/>
    <w:rsid w:val="00E57D62"/>
    <w:rsid w:val="00E624C0"/>
    <w:rsid w:val="00E67FE0"/>
    <w:rsid w:val="00E73569"/>
    <w:rsid w:val="00E757B5"/>
    <w:rsid w:val="00E80C4B"/>
    <w:rsid w:val="00E9318A"/>
    <w:rsid w:val="00E93A28"/>
    <w:rsid w:val="00EA79B4"/>
    <w:rsid w:val="00EB07F7"/>
    <w:rsid w:val="00EB60FD"/>
    <w:rsid w:val="00EC5284"/>
    <w:rsid w:val="00ED6EDC"/>
    <w:rsid w:val="00EE3924"/>
    <w:rsid w:val="00EE5D83"/>
    <w:rsid w:val="00EF4EA9"/>
    <w:rsid w:val="00F028AB"/>
    <w:rsid w:val="00F04CB7"/>
    <w:rsid w:val="00F051C2"/>
    <w:rsid w:val="00F06B3E"/>
    <w:rsid w:val="00F119B5"/>
    <w:rsid w:val="00F34212"/>
    <w:rsid w:val="00F460B3"/>
    <w:rsid w:val="00F700C5"/>
    <w:rsid w:val="00F70A77"/>
    <w:rsid w:val="00F729EC"/>
    <w:rsid w:val="00F80284"/>
    <w:rsid w:val="00F82BB9"/>
    <w:rsid w:val="00F84FD1"/>
    <w:rsid w:val="00F85B10"/>
    <w:rsid w:val="00F86A95"/>
    <w:rsid w:val="00F95249"/>
    <w:rsid w:val="00FA118D"/>
    <w:rsid w:val="00FB0DF4"/>
    <w:rsid w:val="00FB1872"/>
    <w:rsid w:val="00FB3527"/>
    <w:rsid w:val="00FB3FA4"/>
    <w:rsid w:val="00FB462B"/>
    <w:rsid w:val="00FC7DDD"/>
    <w:rsid w:val="00FD2949"/>
    <w:rsid w:val="00FE11E5"/>
    <w:rsid w:val="00FE4993"/>
    <w:rsid w:val="00FE4C1D"/>
    <w:rsid w:val="00FE7673"/>
    <w:rsid w:val="00FF26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76BFB8"/>
  <w14:defaultImageDpi w14:val="330"/>
  <w15:docId w15:val="{FE0AB752-8CDF-6D4E-A8E9-64AEF336AD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en-GB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B07F7"/>
    <w:rPr>
      <w:rFonts w:ascii="Tahoma" w:hAnsi="Tahoma"/>
      <w:szCs w:val="24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090704"/>
    <w:pPr>
      <w:keepNext/>
      <w:outlineLvl w:val="0"/>
    </w:pPr>
    <w:rPr>
      <w:rFonts w:eastAsia="Times New Roman" w:cs="Tahoma"/>
      <w:smallCaps/>
      <w:color w:val="365F9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E21A5C"/>
    <w:pPr>
      <w:numPr>
        <w:numId w:val="4"/>
      </w:numPr>
      <w:spacing w:before="60" w:after="60"/>
      <w:ind w:right="51"/>
      <w:outlineLvl w:val="1"/>
    </w:pPr>
    <w:rPr>
      <w:b/>
      <w:smallCaps w:val="0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Datemiseenligne">
    <w:name w:val="Datemiseenligne"/>
    <w:uiPriority w:val="1"/>
    <w:qFormat/>
    <w:rsid w:val="00405E75"/>
    <w:rPr>
      <w:rFonts w:cs="Tahoma"/>
      <w:color w:val="365F91"/>
    </w:rPr>
  </w:style>
  <w:style w:type="character" w:customStyle="1" w:styleId="Titre1Car">
    <w:name w:val="Titre 1 Car"/>
    <w:link w:val="Titre1"/>
    <w:uiPriority w:val="9"/>
    <w:rsid w:val="00090704"/>
    <w:rPr>
      <w:rFonts w:ascii="Tahoma" w:eastAsia="Times New Roman" w:hAnsi="Tahoma" w:cs="Tahoma"/>
      <w:smallCaps/>
      <w:color w:val="365F91"/>
      <w:sz w:val="22"/>
      <w:szCs w:val="24"/>
      <w:lang w:val="fr-FR" w:eastAsia="en-US"/>
    </w:rPr>
  </w:style>
  <w:style w:type="character" w:customStyle="1" w:styleId="Titre2Car">
    <w:name w:val="Titre 2 Car"/>
    <w:link w:val="Titre2"/>
    <w:uiPriority w:val="9"/>
    <w:rsid w:val="00E21A5C"/>
    <w:rPr>
      <w:rFonts w:ascii="Tahoma" w:eastAsia="Times New Roman" w:hAnsi="Tahoma" w:cs="Tahoma"/>
      <w:b/>
      <w:color w:val="365F91"/>
      <w:szCs w:val="24"/>
      <w:lang w:val="fr-FR" w:eastAsia="en-US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405E75"/>
    <w:pPr>
      <w:pBdr>
        <w:bottom w:val="single" w:sz="4" w:space="1" w:color="95B3D7"/>
      </w:pBdr>
    </w:pPr>
    <w:rPr>
      <w:rFonts w:eastAsia="Times New Roman" w:cs="Tahoma"/>
      <w:b/>
      <w:smallCaps/>
      <w:color w:val="365F91"/>
      <w:sz w:val="32"/>
    </w:rPr>
  </w:style>
  <w:style w:type="character" w:customStyle="1" w:styleId="TitreCar">
    <w:name w:val="Titre Car"/>
    <w:aliases w:val="Titre fiche Car"/>
    <w:link w:val="Titre"/>
    <w:uiPriority w:val="10"/>
    <w:rsid w:val="00405E75"/>
    <w:rPr>
      <w:rFonts w:ascii="Tahoma" w:eastAsia="Times New Roman" w:hAnsi="Tahoma" w:cs="Tahoma"/>
      <w:b/>
      <w:smallCaps/>
      <w:color w:val="365F91"/>
      <w:sz w:val="32"/>
      <w:lang w:eastAsia="en-US"/>
    </w:rPr>
  </w:style>
  <w:style w:type="paragraph" w:styleId="En-tte">
    <w:name w:val="header"/>
    <w:basedOn w:val="Normal"/>
    <w:link w:val="En-tteCar"/>
    <w:uiPriority w:val="99"/>
    <w:unhideWhenUsed/>
    <w:rsid w:val="00405E75"/>
    <w:pPr>
      <w:tabs>
        <w:tab w:val="center" w:pos="4703"/>
        <w:tab w:val="right" w:pos="9406"/>
      </w:tabs>
    </w:pPr>
  </w:style>
  <w:style w:type="character" w:customStyle="1" w:styleId="En-tteCar">
    <w:name w:val="En-tête Car"/>
    <w:link w:val="En-tte"/>
    <w:uiPriority w:val="99"/>
    <w:rsid w:val="00405E75"/>
    <w:rPr>
      <w:rFonts w:ascii="Tahoma" w:hAnsi="Tahoma"/>
      <w:sz w:val="20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405E75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link w:val="Pieddepage"/>
    <w:uiPriority w:val="99"/>
    <w:rsid w:val="00405E75"/>
    <w:rPr>
      <w:rFonts w:ascii="Tahoma" w:hAnsi="Tahoma"/>
      <w:sz w:val="20"/>
      <w:lang w:eastAsia="en-US"/>
    </w:rPr>
  </w:style>
  <w:style w:type="table" w:styleId="Grilledutableau">
    <w:name w:val="Table Grid"/>
    <w:basedOn w:val="TableauNormal"/>
    <w:uiPriority w:val="39"/>
    <w:rsid w:val="00405E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12B5E"/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12B5E"/>
    <w:rPr>
      <w:rFonts w:ascii="Lucida Grande" w:hAnsi="Lucida Grande"/>
      <w:sz w:val="18"/>
      <w:szCs w:val="18"/>
      <w:lang w:val="fr-FR" w:eastAsia="en-US"/>
    </w:rPr>
  </w:style>
  <w:style w:type="paragraph" w:styleId="Paragraphedeliste">
    <w:name w:val="List Paragraph"/>
    <w:basedOn w:val="Normal"/>
    <w:uiPriority w:val="72"/>
    <w:rsid w:val="00E21A5C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F86A95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F86A95"/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F86A95"/>
    <w:rPr>
      <w:rFonts w:ascii="Tahoma" w:hAnsi="Tahoma"/>
      <w:lang w:val="fr-FR"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F86A9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F86A95"/>
    <w:rPr>
      <w:rFonts w:ascii="Tahoma" w:hAnsi="Tahoma"/>
      <w:b/>
      <w:bCs/>
      <w:lang w:val="fr-FR" w:eastAsia="en-US"/>
    </w:rPr>
  </w:style>
  <w:style w:type="paragraph" w:styleId="Rvision">
    <w:name w:val="Revision"/>
    <w:hidden/>
    <w:uiPriority w:val="71"/>
    <w:semiHidden/>
    <w:rsid w:val="005A010D"/>
    <w:rPr>
      <w:rFonts w:ascii="Tahoma" w:hAnsi="Tahoma"/>
      <w:szCs w:val="24"/>
      <w:lang w:val="fr-FR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jp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6.gif"/><Relationship Id="rId2" Type="http://schemas.openxmlformats.org/officeDocument/2006/relationships/image" Target="media/image15.png"/><Relationship Id="rId1" Type="http://schemas.openxmlformats.org/officeDocument/2006/relationships/image" Target="media/image1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alentin\Google%20Drive\DFPFRI\Mod&#232;les\Gabarit%20fiches%20p&#233;dagogiques\Gabarit-MaterielV3.2.dotx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F93DCDC-1D21-41E7-B098-7419F21CF0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Gabarit-MaterielV3.2</Template>
  <TotalTime>697</TotalTime>
  <Pages>3</Pages>
  <Words>102</Words>
  <Characters>564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M.</dc:creator>
  <cp:keywords/>
  <dc:description/>
  <cp:lastModifiedBy>Caroline Koclejda | Langues-Plurielles.fr</cp:lastModifiedBy>
  <cp:revision>6</cp:revision>
  <cp:lastPrinted>2023-03-22T17:29:00Z</cp:lastPrinted>
  <dcterms:created xsi:type="dcterms:W3CDTF">2023-11-20T15:44:00Z</dcterms:created>
  <dcterms:modified xsi:type="dcterms:W3CDTF">2023-11-21T10:35:00Z</dcterms:modified>
</cp:coreProperties>
</file>