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F611CE" w14:textId="0141552D" w:rsidR="00405E75" w:rsidRDefault="00FF796E" w:rsidP="00405E75">
      <w:pPr>
        <w:pStyle w:val="Titre"/>
      </w:pPr>
      <w:bookmarkStart w:id="0" w:name="_Hlk138351393"/>
      <w:bookmarkEnd w:id="0"/>
      <w:r>
        <w:t>Jeremy</w:t>
      </w:r>
      <w:r w:rsidR="00751CA0">
        <w:t xml:space="preserve">, </w:t>
      </w:r>
      <w:r>
        <w:t>tailleur de pierre</w:t>
      </w:r>
    </w:p>
    <w:p w14:paraId="1615DDBC" w14:textId="77777777" w:rsidR="00E21A5C" w:rsidRDefault="00E21A5C" w:rsidP="00E21A5C"/>
    <w:p w14:paraId="4E67ADC8" w14:textId="77777777" w:rsidR="00155A51" w:rsidRDefault="00155A51" w:rsidP="00155A51">
      <w:pPr>
        <w:pStyle w:val="Titre1"/>
      </w:pPr>
      <w:r>
        <w:t>découvrir un univers professionnel</w:t>
      </w:r>
    </w:p>
    <w:p w14:paraId="7A82AA85" w14:textId="330E65B1" w:rsidR="00155A51" w:rsidRDefault="00155A51" w:rsidP="00155A51">
      <w:pPr>
        <w:pStyle w:val="Titre2"/>
        <w:numPr>
          <w:ilvl w:val="0"/>
          <w:numId w:val="3"/>
        </w:numPr>
        <w:ind w:left="714" w:hanging="357"/>
      </w:pPr>
      <w:r w:rsidRPr="00E21A5C">
        <w:t>Activité 1</w:t>
      </w:r>
    </w:p>
    <w:p w14:paraId="4A60085F" w14:textId="77777777" w:rsidR="00484658" w:rsidRPr="00484658" w:rsidRDefault="00484658" w:rsidP="00484658"/>
    <w:p w14:paraId="513C4CEA" w14:textId="3100B127" w:rsidR="007A6B16" w:rsidRDefault="00A55DD4" w:rsidP="00A55DD4">
      <w:pPr>
        <w:jc w:val="center"/>
      </w:pPr>
      <w:r>
        <w:rPr>
          <w:noProof/>
          <w:lang w:eastAsia="fr-FR"/>
        </w:rPr>
        <w:drawing>
          <wp:inline distT="0" distB="0" distL="0" distR="0" wp14:anchorId="029901B5" wp14:editId="3AC5D13E">
            <wp:extent cx="4236610" cy="2364800"/>
            <wp:effectExtent l="0" t="0" r="0" b="0"/>
            <wp:docPr id="1574200139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200139" name="Image 1574200139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4883" cy="2380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3BD0F" w14:textId="77777777" w:rsidR="00A55DD4" w:rsidRDefault="00A55DD4" w:rsidP="00A55DD4">
      <w:pPr>
        <w:jc w:val="center"/>
      </w:pPr>
    </w:p>
    <w:p w14:paraId="2E0D679C" w14:textId="5A798736" w:rsidR="00A55DD4" w:rsidRDefault="00A55DD4" w:rsidP="00A55DD4">
      <w:pPr>
        <w:jc w:val="center"/>
      </w:pPr>
      <w:r>
        <w:rPr>
          <w:noProof/>
          <w:lang w:eastAsia="fr-FR"/>
        </w:rPr>
        <w:drawing>
          <wp:inline distT="0" distB="0" distL="0" distR="0" wp14:anchorId="03450A3F" wp14:editId="2AFB8FF6">
            <wp:extent cx="4258269" cy="3010320"/>
            <wp:effectExtent l="0" t="0" r="0" b="0"/>
            <wp:docPr id="76907460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9074601" name="Image 76907460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58269" cy="301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F09FC" w14:textId="77777777" w:rsidR="00A55DD4" w:rsidRDefault="00A55DD4" w:rsidP="00A55DD4">
      <w:pPr>
        <w:jc w:val="center"/>
      </w:pPr>
    </w:p>
    <w:p w14:paraId="53630DBD" w14:textId="03498969" w:rsidR="00A55DD4" w:rsidRDefault="00A55DD4" w:rsidP="00A55DD4">
      <w:pPr>
        <w:jc w:val="center"/>
      </w:pPr>
      <w:r>
        <w:rPr>
          <w:noProof/>
          <w:lang w:eastAsia="fr-FR"/>
        </w:rPr>
        <w:drawing>
          <wp:inline distT="0" distB="0" distL="0" distR="0" wp14:anchorId="37293465" wp14:editId="71AC6E04">
            <wp:extent cx="4238045" cy="2381010"/>
            <wp:effectExtent l="0" t="0" r="0" b="0"/>
            <wp:docPr id="1327836149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7836149" name="Image 1327836149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54647" cy="2390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DA5BA" w14:textId="7FD08716" w:rsidR="009F0478" w:rsidRDefault="00E93A28" w:rsidP="00A55DD4">
      <w:r>
        <w:lastRenderedPageBreak/>
        <w:t xml:space="preserve">                                        </w:t>
      </w:r>
    </w:p>
    <w:p w14:paraId="4CCA4420" w14:textId="77777777" w:rsidR="00A949B2" w:rsidRDefault="00A949B2" w:rsidP="00A949B2">
      <w:pPr>
        <w:pStyle w:val="Titre1"/>
      </w:pPr>
      <w:r>
        <w:t xml:space="preserve">Rencontrer </w:t>
      </w:r>
      <w:proofErr w:type="spellStart"/>
      <w:r>
        <w:t>un·e</w:t>
      </w:r>
      <w:proofErr w:type="spellEnd"/>
      <w:r>
        <w:t xml:space="preserve"> </w:t>
      </w:r>
      <w:proofErr w:type="spellStart"/>
      <w:r>
        <w:t>professionnel·le</w:t>
      </w:r>
      <w:proofErr w:type="spellEnd"/>
    </w:p>
    <w:p w14:paraId="25F1487E" w14:textId="77777777" w:rsidR="00ED6EDC" w:rsidRPr="00486247" w:rsidRDefault="00ED6EDC" w:rsidP="00486247"/>
    <w:p w14:paraId="6D89390D" w14:textId="17D9EB75" w:rsidR="005E6768" w:rsidRDefault="005E6768" w:rsidP="005E6768">
      <w:pPr>
        <w:pStyle w:val="Titre2"/>
        <w:numPr>
          <w:ilvl w:val="0"/>
          <w:numId w:val="3"/>
        </w:numPr>
        <w:ind w:left="714" w:hanging="357"/>
      </w:pPr>
      <w:r w:rsidRPr="00711038">
        <w:t xml:space="preserve">Activité </w:t>
      </w:r>
      <w:r w:rsidR="00274C27">
        <w:t>2</w:t>
      </w:r>
    </w:p>
    <w:p w14:paraId="527A09E8" w14:textId="77777777" w:rsidR="00C24E02" w:rsidRPr="00C24E02" w:rsidRDefault="00C24E02" w:rsidP="00C24E02">
      <w:pPr>
        <w:rPr>
          <w:sz w:val="16"/>
          <w:szCs w:val="16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4811"/>
        <w:gridCol w:w="4811"/>
      </w:tblGrid>
      <w:tr w:rsidR="000128AF" w14:paraId="4BCB885C" w14:textId="77777777" w:rsidTr="00862F28">
        <w:trPr>
          <w:trHeight w:val="2951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BCC75EF" w14:textId="77777777" w:rsidR="000128AF" w:rsidRDefault="000128AF" w:rsidP="007F77D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①</w:t>
            </w:r>
          </w:p>
          <w:p w14:paraId="3DD501DB" w14:textId="1E676632" w:rsidR="000128AF" w:rsidRDefault="008F6E63" w:rsidP="007F77D5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FC845A1" wp14:editId="4480D8D4">
                  <wp:extent cx="2917825" cy="1633855"/>
                  <wp:effectExtent l="0" t="0" r="0" b="0"/>
                  <wp:docPr id="168547215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5472153" name="Image 1685472153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3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FB4F298" w14:textId="77F752A1" w:rsidR="000128AF" w:rsidRDefault="000128AF" w:rsidP="007F77D5">
            <w:pPr>
              <w:jc w:val="center"/>
            </w:pPr>
            <w:r>
              <w:rPr>
                <w:rFonts w:ascii="Calibri" w:hAnsi="Calibri" w:cs="Calibri"/>
              </w:rPr>
              <w:t>②</w:t>
            </w:r>
            <w:r w:rsidR="00611866">
              <w:rPr>
                <w:noProof/>
                <w:lang w:eastAsia="fr-FR"/>
              </w:rPr>
              <w:drawing>
                <wp:inline distT="0" distB="0" distL="0" distR="0" wp14:anchorId="6629DFF9" wp14:editId="6F824C77">
                  <wp:extent cx="2917825" cy="1633855"/>
                  <wp:effectExtent l="0" t="0" r="0" b="0"/>
                  <wp:docPr id="622678927" name="Image 6226789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1491846" name="Image 961491846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3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28AF" w14:paraId="493595A9" w14:textId="77777777" w:rsidTr="00862F28">
        <w:trPr>
          <w:trHeight w:val="2965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A3B14C7" w14:textId="77777777" w:rsidR="000128AF" w:rsidRDefault="000128AF" w:rsidP="007F77D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③</w:t>
            </w:r>
          </w:p>
          <w:p w14:paraId="2798EA97" w14:textId="6C2E07EF" w:rsidR="000128AF" w:rsidRDefault="00192F4C" w:rsidP="007F77D5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CF34A6B" wp14:editId="3039BA86">
                  <wp:extent cx="2917825" cy="1633855"/>
                  <wp:effectExtent l="0" t="0" r="0" b="4445"/>
                  <wp:docPr id="1614864420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4864420" name="Image 1614864420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3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06C6398" w14:textId="4F03D734" w:rsidR="000128AF" w:rsidRDefault="000128AF" w:rsidP="007F77D5">
            <w:pPr>
              <w:jc w:val="center"/>
            </w:pPr>
            <w:r>
              <w:rPr>
                <w:rFonts w:ascii="Calibri" w:hAnsi="Calibri" w:cs="Calibri"/>
              </w:rPr>
              <w:t>④</w:t>
            </w:r>
            <w:r w:rsidR="00862F28">
              <w:rPr>
                <w:noProof/>
                <w:lang w:eastAsia="fr-FR"/>
              </w:rPr>
              <w:drawing>
                <wp:inline distT="0" distB="0" distL="0" distR="0" wp14:anchorId="6163C56C" wp14:editId="11F7A618">
                  <wp:extent cx="2917825" cy="1633855"/>
                  <wp:effectExtent l="0" t="0" r="0" b="0"/>
                  <wp:docPr id="2075940148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5940148" name="Image 207594014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3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28AF" w14:paraId="12889024" w14:textId="77777777" w:rsidTr="00862F28">
        <w:trPr>
          <w:trHeight w:val="2964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7BB4D43" w14:textId="77777777" w:rsidR="000128AF" w:rsidRDefault="000128AF" w:rsidP="007F77D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⑤</w:t>
            </w:r>
          </w:p>
          <w:p w14:paraId="578FC726" w14:textId="55B3EC87" w:rsidR="000128AF" w:rsidRDefault="00862F28" w:rsidP="007F77D5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285D992" wp14:editId="592F3FC8">
                  <wp:extent cx="2917825" cy="1633855"/>
                  <wp:effectExtent l="0" t="0" r="0" b="0"/>
                  <wp:docPr id="2126123066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6123066" name="Image 2126123066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3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1D7E568" w14:textId="27D67CB8" w:rsidR="000128AF" w:rsidRDefault="000128AF" w:rsidP="007F77D5">
            <w:pPr>
              <w:jc w:val="center"/>
            </w:pPr>
            <w:r>
              <w:rPr>
                <w:rFonts w:ascii="Calibri" w:hAnsi="Calibri" w:cs="Calibri"/>
              </w:rPr>
              <w:t>⑥</w:t>
            </w:r>
            <w:r w:rsidR="00192F4C">
              <w:rPr>
                <w:noProof/>
                <w:lang w:eastAsia="fr-FR"/>
              </w:rPr>
              <w:drawing>
                <wp:inline distT="0" distB="0" distL="0" distR="0" wp14:anchorId="6A7B70E3" wp14:editId="1CA6B0B3">
                  <wp:extent cx="2917825" cy="1633855"/>
                  <wp:effectExtent l="0" t="0" r="0" b="0"/>
                  <wp:docPr id="1073348154" name="Image 1073348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2390860" name="Image 1922390860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3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28AF" w14:paraId="53A65454" w14:textId="77777777" w:rsidTr="00862F28">
        <w:trPr>
          <w:cantSplit/>
          <w:trHeight w:val="3117"/>
        </w:trPr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C0E61E3" w14:textId="77777777" w:rsidR="000128AF" w:rsidRDefault="000128AF" w:rsidP="007F77D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⑦</w:t>
            </w:r>
          </w:p>
          <w:p w14:paraId="6ECE0CC4" w14:textId="3A929200" w:rsidR="000128AF" w:rsidRDefault="00192F4C" w:rsidP="007F77D5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3F7D023" wp14:editId="74F882C9">
                  <wp:extent cx="2917825" cy="1633855"/>
                  <wp:effectExtent l="0" t="0" r="0" b="0"/>
                  <wp:docPr id="383643270" name="Image 383643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3731189" name="Image 1103731189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3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1CCAA18" w14:textId="6BF24190" w:rsidR="000128AF" w:rsidRDefault="000128AF" w:rsidP="007F77D5">
            <w:pPr>
              <w:jc w:val="center"/>
            </w:pPr>
            <w:r>
              <w:rPr>
                <w:rFonts w:ascii="Calibri" w:hAnsi="Calibri" w:cs="Calibri"/>
              </w:rPr>
              <w:t>⑧</w:t>
            </w:r>
            <w:r w:rsidR="00192F4C">
              <w:rPr>
                <w:noProof/>
                <w:lang w:eastAsia="fr-FR"/>
              </w:rPr>
              <w:drawing>
                <wp:inline distT="0" distB="0" distL="0" distR="0" wp14:anchorId="47CA1BEF" wp14:editId="2F9E8BF2">
                  <wp:extent cx="2917825" cy="1633855"/>
                  <wp:effectExtent l="0" t="0" r="0" b="0"/>
                  <wp:docPr id="169814936" name="Image 1698149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9401278" name="Image 329401278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7825" cy="163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0C70E9" w14:textId="2941D1AF" w:rsidR="00EC5284" w:rsidRDefault="00EC5284" w:rsidP="005E6768">
      <w:pPr>
        <w:jc w:val="center"/>
      </w:pPr>
    </w:p>
    <w:p w14:paraId="0752BEE8" w14:textId="77777777" w:rsidR="009C00D1" w:rsidRDefault="009C00D1" w:rsidP="009665E6"/>
    <w:p w14:paraId="26658E01" w14:textId="3870E653" w:rsidR="00C8607E" w:rsidRDefault="00C8607E" w:rsidP="00C8607E">
      <w:pPr>
        <w:pStyle w:val="Titre2"/>
        <w:numPr>
          <w:ilvl w:val="0"/>
          <w:numId w:val="3"/>
        </w:numPr>
        <w:ind w:left="714" w:hanging="357"/>
      </w:pPr>
      <w:r w:rsidRPr="00711038">
        <w:lastRenderedPageBreak/>
        <w:t xml:space="preserve">Activité </w:t>
      </w:r>
      <w:r w:rsidR="008361CB">
        <w:t xml:space="preserve">3 </w:t>
      </w:r>
    </w:p>
    <w:p w14:paraId="2C43C524" w14:textId="77777777" w:rsidR="0099262B" w:rsidRPr="0099262B" w:rsidRDefault="0099262B" w:rsidP="0099262B"/>
    <w:tbl>
      <w:tblPr>
        <w:tblStyle w:val="Grilledutableau"/>
        <w:tblW w:w="0" w:type="auto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4715"/>
        <w:gridCol w:w="4715"/>
      </w:tblGrid>
      <w:tr w:rsidR="00B009E1" w:rsidRPr="00A665CF" w14:paraId="1D47ACC1" w14:textId="77777777" w:rsidTr="009665E6">
        <w:trPr>
          <w:trHeight w:val="3004"/>
          <w:jc w:val="center"/>
        </w:trPr>
        <w:tc>
          <w:tcPr>
            <w:tcW w:w="4715" w:type="dxa"/>
          </w:tcPr>
          <w:p w14:paraId="3F9ED2A8" w14:textId="77777777" w:rsidR="00B009E1" w:rsidRDefault="00B009E1" w:rsidP="009C00D1">
            <w:pPr>
              <w:pStyle w:val="Paragraphedeliste"/>
              <w:tabs>
                <w:tab w:val="left" w:pos="8400"/>
              </w:tabs>
              <w:spacing w:after="240"/>
              <w:ind w:left="0"/>
              <w:jc w:val="center"/>
              <w:rPr>
                <w:sz w:val="24"/>
              </w:rPr>
            </w:pPr>
            <w:r>
              <w:rPr>
                <w:noProof/>
                <w:sz w:val="24"/>
                <w:lang w:eastAsia="fr-FR"/>
              </w:rPr>
              <w:drawing>
                <wp:inline distT="0" distB="0" distL="0" distR="0" wp14:anchorId="3049AA6D" wp14:editId="6A09932B">
                  <wp:extent cx="2857143" cy="1590476"/>
                  <wp:effectExtent l="0" t="0" r="0" b="0"/>
                  <wp:docPr id="55000377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0003777" name="Image 550003777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143" cy="15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99951C" w14:textId="77777777" w:rsidR="00B009E1" w:rsidRPr="009665E6" w:rsidRDefault="00B009E1" w:rsidP="00E32A6D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6"/>
                <w:szCs w:val="16"/>
              </w:rPr>
            </w:pPr>
          </w:p>
          <w:p w14:paraId="7D92FA37" w14:textId="390C1ABD" w:rsidR="00B009E1" w:rsidRDefault="00B009E1" w:rsidP="00B009E1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Nettoyer la façade</w:t>
            </w:r>
          </w:p>
        </w:tc>
        <w:tc>
          <w:tcPr>
            <w:tcW w:w="4715" w:type="dxa"/>
          </w:tcPr>
          <w:p w14:paraId="2B28F43E" w14:textId="77777777" w:rsidR="00B009E1" w:rsidRPr="0099262B" w:rsidRDefault="00B009E1" w:rsidP="009C00D1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fr-FR"/>
              </w:rPr>
              <w:drawing>
                <wp:inline distT="0" distB="0" distL="0" distR="0" wp14:anchorId="254D80D4" wp14:editId="4E593BE0">
                  <wp:extent cx="2857143" cy="1600000"/>
                  <wp:effectExtent l="0" t="0" r="0" b="0"/>
                  <wp:docPr id="501509324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1509324" name="Image 501509324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143" cy="1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2EBD6C" w14:textId="77777777" w:rsidR="00B009E1" w:rsidRPr="009665E6" w:rsidRDefault="00B009E1" w:rsidP="0099262B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6"/>
                <w:szCs w:val="16"/>
              </w:rPr>
            </w:pPr>
          </w:p>
          <w:p w14:paraId="0A9603C0" w14:textId="6525BC56" w:rsidR="00B009E1" w:rsidRPr="0099262B" w:rsidRDefault="00B009E1" w:rsidP="009C00D1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  <w:r>
              <w:rPr>
                <w:sz w:val="24"/>
              </w:rPr>
              <w:t>Changer les pierres</w:t>
            </w:r>
          </w:p>
        </w:tc>
      </w:tr>
      <w:tr w:rsidR="009C00D1" w:rsidRPr="00A665CF" w14:paraId="04BB6534" w14:textId="77777777" w:rsidTr="00DF72B3">
        <w:trPr>
          <w:trHeight w:val="3338"/>
          <w:jc w:val="center"/>
        </w:trPr>
        <w:tc>
          <w:tcPr>
            <w:tcW w:w="4715" w:type="dxa"/>
          </w:tcPr>
          <w:p w14:paraId="35A8594E" w14:textId="77777777" w:rsidR="009C00D1" w:rsidRDefault="009C00D1" w:rsidP="009665E6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noProof/>
                <w:sz w:val="24"/>
                <w:lang w:eastAsia="fr-FR"/>
              </w:rPr>
              <w:drawing>
                <wp:inline distT="0" distB="0" distL="0" distR="0" wp14:anchorId="2C7CAE72" wp14:editId="23E8695E">
                  <wp:extent cx="2857143" cy="1600000"/>
                  <wp:effectExtent l="0" t="0" r="0" b="0"/>
                  <wp:docPr id="402493990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493990" name="Image 402493990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143" cy="1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C583D9" w14:textId="77777777" w:rsidR="009C00D1" w:rsidRPr="009665E6" w:rsidRDefault="009C00D1" w:rsidP="00E32A6D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6"/>
                <w:szCs w:val="16"/>
              </w:rPr>
            </w:pPr>
          </w:p>
          <w:p w14:paraId="7E2960BB" w14:textId="5D0F5F3D" w:rsidR="009C00D1" w:rsidRDefault="009C00D1" w:rsidP="00E32A6D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  <w:bookmarkStart w:id="1" w:name="_Hlk137131539"/>
            <w:r>
              <w:rPr>
                <w:sz w:val="24"/>
              </w:rPr>
              <w:t>Faire le ragréage et les joints</w:t>
            </w:r>
            <w:bookmarkEnd w:id="1"/>
          </w:p>
        </w:tc>
        <w:tc>
          <w:tcPr>
            <w:tcW w:w="4715" w:type="dxa"/>
          </w:tcPr>
          <w:p w14:paraId="2539A952" w14:textId="77777777" w:rsidR="009C00D1" w:rsidRPr="0099262B" w:rsidRDefault="009C00D1" w:rsidP="009665E6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fr-FR"/>
              </w:rPr>
              <w:drawing>
                <wp:inline distT="0" distB="0" distL="0" distR="0" wp14:anchorId="05072D23" wp14:editId="2FE771D8">
                  <wp:extent cx="2857143" cy="1600000"/>
                  <wp:effectExtent l="0" t="0" r="0" b="0"/>
                  <wp:docPr id="1183815523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3815523" name="Image 1183815523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143" cy="1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2167E3" w14:textId="77777777" w:rsidR="009C00D1" w:rsidRPr="009665E6" w:rsidRDefault="009C00D1" w:rsidP="0099262B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6"/>
                <w:szCs w:val="16"/>
              </w:rPr>
            </w:pPr>
          </w:p>
          <w:p w14:paraId="1470D415" w14:textId="0C9B32AE" w:rsidR="009C00D1" w:rsidRPr="0099262B" w:rsidRDefault="009C00D1" w:rsidP="0099262B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  <w:r>
              <w:rPr>
                <w:sz w:val="24"/>
              </w:rPr>
              <w:t>Tailler les moulures</w:t>
            </w:r>
          </w:p>
        </w:tc>
      </w:tr>
      <w:tr w:rsidR="009C00D1" w:rsidRPr="00A665CF" w14:paraId="3744460F" w14:textId="77777777" w:rsidTr="009C00D1">
        <w:trPr>
          <w:jc w:val="center"/>
        </w:trPr>
        <w:tc>
          <w:tcPr>
            <w:tcW w:w="4715" w:type="dxa"/>
            <w:tcBorders>
              <w:top w:val="dashSmallGap" w:sz="4" w:space="0" w:color="auto"/>
            </w:tcBorders>
          </w:tcPr>
          <w:p w14:paraId="38BFE264" w14:textId="77777777" w:rsidR="009C00D1" w:rsidRDefault="009C00D1" w:rsidP="009665E6">
            <w:pPr>
              <w:pStyle w:val="Paragraphedeliste"/>
              <w:tabs>
                <w:tab w:val="left" w:pos="8400"/>
              </w:tabs>
              <w:spacing w:after="240"/>
              <w:ind w:left="0"/>
              <w:jc w:val="center"/>
              <w:rPr>
                <w:sz w:val="24"/>
              </w:rPr>
            </w:pPr>
            <w:r>
              <w:rPr>
                <w:noProof/>
                <w:sz w:val="24"/>
                <w:lang w:eastAsia="fr-FR"/>
              </w:rPr>
              <w:drawing>
                <wp:inline distT="0" distB="0" distL="0" distR="0" wp14:anchorId="47D2C43C" wp14:editId="4E8CA879">
                  <wp:extent cx="2857143" cy="1600000"/>
                  <wp:effectExtent l="0" t="0" r="0" b="0"/>
                  <wp:docPr id="7448042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48042" name="Image 7448042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143" cy="1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C47AB4" w14:textId="77777777" w:rsidR="009C00D1" w:rsidRDefault="009C00D1" w:rsidP="00E32A6D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</w:p>
          <w:p w14:paraId="5401C360" w14:textId="77777777" w:rsidR="009C00D1" w:rsidRDefault="009C00D1" w:rsidP="00E32A6D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Harmoniser la façade à l’eau de chaux</w:t>
            </w:r>
          </w:p>
          <w:p w14:paraId="6067799C" w14:textId="35EF20CD" w:rsidR="009C00D1" w:rsidRDefault="009C00D1" w:rsidP="00E32A6D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</w:p>
        </w:tc>
        <w:tc>
          <w:tcPr>
            <w:tcW w:w="4715" w:type="dxa"/>
            <w:tcBorders>
              <w:top w:val="dashSmallGap" w:sz="4" w:space="0" w:color="auto"/>
            </w:tcBorders>
          </w:tcPr>
          <w:p w14:paraId="7CB1422A" w14:textId="77777777" w:rsidR="009C00D1" w:rsidRDefault="009C00D1" w:rsidP="0099262B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</w:p>
        </w:tc>
      </w:tr>
    </w:tbl>
    <w:p w14:paraId="07B3AA08" w14:textId="4CE50D79" w:rsidR="00FB3FA4" w:rsidRDefault="00FB3FA4" w:rsidP="005E6768"/>
    <w:p w14:paraId="4993AC11" w14:textId="21E401D2" w:rsidR="00FF63D1" w:rsidRDefault="00FF63D1" w:rsidP="00FF63D1">
      <w:pPr>
        <w:pStyle w:val="Titre2"/>
        <w:numPr>
          <w:ilvl w:val="0"/>
          <w:numId w:val="3"/>
        </w:numPr>
        <w:ind w:left="714" w:hanging="357"/>
      </w:pPr>
      <w:r w:rsidRPr="00711038">
        <w:t xml:space="preserve">Activité </w:t>
      </w:r>
      <w:r>
        <w:t>4</w:t>
      </w:r>
    </w:p>
    <w:p w14:paraId="0A42B9E5" w14:textId="160A1C91" w:rsidR="00FB3FA4" w:rsidRDefault="00FB3FA4" w:rsidP="005E6768"/>
    <w:p w14:paraId="5F4B5918" w14:textId="77777777" w:rsidR="00FF63D1" w:rsidRPr="0099262B" w:rsidRDefault="00FF63D1" w:rsidP="00FF63D1"/>
    <w:tbl>
      <w:tblPr>
        <w:tblStyle w:val="Grilledutableau"/>
        <w:tblW w:w="9918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2199"/>
        <w:gridCol w:w="3466"/>
        <w:gridCol w:w="2127"/>
        <w:gridCol w:w="2126"/>
      </w:tblGrid>
      <w:tr w:rsidR="00FF63D1" w:rsidRPr="00A665CF" w14:paraId="6885C337" w14:textId="77777777" w:rsidTr="007327EC">
        <w:trPr>
          <w:jc w:val="center"/>
        </w:trPr>
        <w:tc>
          <w:tcPr>
            <w:tcW w:w="2199" w:type="dxa"/>
          </w:tcPr>
          <w:p w14:paraId="68A5E3F4" w14:textId="22DC5114" w:rsidR="00FF63D1" w:rsidRDefault="003F6E98" w:rsidP="007F77D5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relever la moulure</w:t>
            </w:r>
          </w:p>
          <w:p w14:paraId="3F26F99B" w14:textId="77777777" w:rsidR="00FF63D1" w:rsidRDefault="00FF63D1" w:rsidP="007F77D5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</w:p>
        </w:tc>
        <w:tc>
          <w:tcPr>
            <w:tcW w:w="3466" w:type="dxa"/>
          </w:tcPr>
          <w:p w14:paraId="554293B6" w14:textId="77777777" w:rsidR="00FF63D1" w:rsidRPr="0099262B" w:rsidRDefault="00FF63D1" w:rsidP="007F77D5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</w:p>
          <w:p w14:paraId="7629963D" w14:textId="1F03FF1E" w:rsidR="00FF63D1" w:rsidRDefault="003F6E98" w:rsidP="007F77D5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rPr>
                <w:sz w:val="24"/>
              </w:rPr>
            </w:pPr>
            <w:r>
              <w:rPr>
                <w:sz w:val="24"/>
              </w:rPr>
              <w:t>appliquer le</w:t>
            </w:r>
            <w:r w:rsidR="007327EC">
              <w:rPr>
                <w:sz w:val="24"/>
              </w:rPr>
              <w:t xml:space="preserve"> calque </w:t>
            </w:r>
            <w:r w:rsidR="007327EC" w:rsidRPr="007327EC">
              <w:rPr>
                <w:i/>
                <w:iCs/>
                <w:sz w:val="24"/>
              </w:rPr>
              <w:t>(</w:t>
            </w:r>
            <w:proofErr w:type="spellStart"/>
            <w:r w:rsidRPr="007327EC">
              <w:rPr>
                <w:i/>
                <w:iCs/>
                <w:sz w:val="24"/>
              </w:rPr>
              <w:t>Gabarex</w:t>
            </w:r>
            <w:proofErr w:type="spellEnd"/>
            <w:r w:rsidR="007327EC" w:rsidRPr="007327EC">
              <w:rPr>
                <w:i/>
                <w:iCs/>
                <w:sz w:val="24"/>
              </w:rPr>
              <w:t>)</w:t>
            </w:r>
          </w:p>
        </w:tc>
        <w:tc>
          <w:tcPr>
            <w:tcW w:w="2127" w:type="dxa"/>
          </w:tcPr>
          <w:p w14:paraId="34759C4B" w14:textId="77777777" w:rsidR="00FF63D1" w:rsidRPr="0099262B" w:rsidRDefault="00FF63D1" w:rsidP="007F77D5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</w:p>
          <w:p w14:paraId="1EF9C616" w14:textId="4A4E365D" w:rsidR="00FF63D1" w:rsidRDefault="00FF63D1" w:rsidP="007F77D5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tracer la moulure</w:t>
            </w:r>
          </w:p>
        </w:tc>
        <w:tc>
          <w:tcPr>
            <w:tcW w:w="2126" w:type="dxa"/>
          </w:tcPr>
          <w:p w14:paraId="6F30EF7D" w14:textId="77777777" w:rsidR="00FF63D1" w:rsidRPr="0099262B" w:rsidRDefault="00FF63D1" w:rsidP="007F77D5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</w:p>
          <w:p w14:paraId="436082C6" w14:textId="58FD35EB" w:rsidR="00FF63D1" w:rsidRDefault="00FF63D1" w:rsidP="007F77D5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rPr>
                <w:sz w:val="24"/>
              </w:rPr>
            </w:pPr>
            <w:r>
              <w:rPr>
                <w:sz w:val="24"/>
              </w:rPr>
              <w:t xml:space="preserve"> tailler la moulure </w:t>
            </w:r>
          </w:p>
        </w:tc>
      </w:tr>
    </w:tbl>
    <w:p w14:paraId="1CF6A877" w14:textId="77777777" w:rsidR="00FB3FA4" w:rsidRDefault="00FB3FA4" w:rsidP="005E6768"/>
    <w:tbl>
      <w:tblPr>
        <w:tblStyle w:val="Grilledutableau"/>
        <w:tblW w:w="9918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2199"/>
        <w:gridCol w:w="3466"/>
        <w:gridCol w:w="2127"/>
        <w:gridCol w:w="2126"/>
      </w:tblGrid>
      <w:tr w:rsidR="007327EC" w:rsidRPr="00A665CF" w14:paraId="796D2078" w14:textId="77777777" w:rsidTr="00123930">
        <w:trPr>
          <w:jc w:val="center"/>
        </w:trPr>
        <w:tc>
          <w:tcPr>
            <w:tcW w:w="2199" w:type="dxa"/>
          </w:tcPr>
          <w:p w14:paraId="0376FAE4" w14:textId="77777777" w:rsidR="007327EC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relever la moulure</w:t>
            </w:r>
          </w:p>
          <w:p w14:paraId="0683BC85" w14:textId="77777777" w:rsidR="007327EC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</w:p>
        </w:tc>
        <w:tc>
          <w:tcPr>
            <w:tcW w:w="3466" w:type="dxa"/>
          </w:tcPr>
          <w:p w14:paraId="06E3FCEE" w14:textId="77777777" w:rsidR="007327EC" w:rsidRPr="0099262B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</w:p>
          <w:p w14:paraId="736AFC4B" w14:textId="77777777" w:rsidR="007327EC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rPr>
                <w:sz w:val="24"/>
              </w:rPr>
            </w:pPr>
            <w:r>
              <w:rPr>
                <w:sz w:val="24"/>
              </w:rPr>
              <w:t xml:space="preserve">appliquer le calque </w:t>
            </w:r>
            <w:r w:rsidRPr="007327EC">
              <w:rPr>
                <w:i/>
                <w:iCs/>
                <w:sz w:val="24"/>
              </w:rPr>
              <w:t>(</w:t>
            </w:r>
            <w:proofErr w:type="spellStart"/>
            <w:r w:rsidRPr="007327EC">
              <w:rPr>
                <w:i/>
                <w:iCs/>
                <w:sz w:val="24"/>
              </w:rPr>
              <w:t>Gabarex</w:t>
            </w:r>
            <w:proofErr w:type="spellEnd"/>
            <w:r w:rsidRPr="007327EC">
              <w:rPr>
                <w:i/>
                <w:iCs/>
                <w:sz w:val="24"/>
              </w:rPr>
              <w:t>)</w:t>
            </w:r>
          </w:p>
        </w:tc>
        <w:tc>
          <w:tcPr>
            <w:tcW w:w="2127" w:type="dxa"/>
          </w:tcPr>
          <w:p w14:paraId="6A5DAE2C" w14:textId="77777777" w:rsidR="007327EC" w:rsidRPr="0099262B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</w:p>
          <w:p w14:paraId="26EFC19A" w14:textId="77777777" w:rsidR="007327EC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tracer la moulure</w:t>
            </w:r>
          </w:p>
        </w:tc>
        <w:tc>
          <w:tcPr>
            <w:tcW w:w="2126" w:type="dxa"/>
          </w:tcPr>
          <w:p w14:paraId="56E2EED6" w14:textId="77777777" w:rsidR="007327EC" w:rsidRPr="0099262B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</w:p>
          <w:p w14:paraId="5AF162EE" w14:textId="77777777" w:rsidR="007327EC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rPr>
                <w:sz w:val="24"/>
              </w:rPr>
            </w:pPr>
            <w:r>
              <w:rPr>
                <w:sz w:val="24"/>
              </w:rPr>
              <w:t xml:space="preserve"> tailler la moulure </w:t>
            </w:r>
          </w:p>
        </w:tc>
      </w:tr>
    </w:tbl>
    <w:p w14:paraId="6C74B9C7" w14:textId="77777777" w:rsidR="00D4146C" w:rsidRDefault="00D4146C" w:rsidP="005E6768"/>
    <w:tbl>
      <w:tblPr>
        <w:tblStyle w:val="Grilledutableau"/>
        <w:tblW w:w="9918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2199"/>
        <w:gridCol w:w="3466"/>
        <w:gridCol w:w="2127"/>
        <w:gridCol w:w="2126"/>
      </w:tblGrid>
      <w:tr w:rsidR="007327EC" w:rsidRPr="00A665CF" w14:paraId="6BC6F3B1" w14:textId="77777777" w:rsidTr="00123930">
        <w:trPr>
          <w:jc w:val="center"/>
        </w:trPr>
        <w:tc>
          <w:tcPr>
            <w:tcW w:w="2199" w:type="dxa"/>
          </w:tcPr>
          <w:p w14:paraId="090A2D30" w14:textId="77777777" w:rsidR="007327EC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relever la moulure</w:t>
            </w:r>
          </w:p>
          <w:p w14:paraId="667442DB" w14:textId="77777777" w:rsidR="007327EC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</w:p>
        </w:tc>
        <w:tc>
          <w:tcPr>
            <w:tcW w:w="3466" w:type="dxa"/>
          </w:tcPr>
          <w:p w14:paraId="1535C326" w14:textId="77777777" w:rsidR="007327EC" w:rsidRPr="0099262B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</w:p>
          <w:p w14:paraId="4A8C3862" w14:textId="77777777" w:rsidR="007327EC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rPr>
                <w:sz w:val="24"/>
              </w:rPr>
            </w:pPr>
            <w:r>
              <w:rPr>
                <w:sz w:val="24"/>
              </w:rPr>
              <w:t xml:space="preserve">appliquer le calque </w:t>
            </w:r>
            <w:r w:rsidRPr="007327EC">
              <w:rPr>
                <w:i/>
                <w:iCs/>
                <w:sz w:val="24"/>
              </w:rPr>
              <w:t>(</w:t>
            </w:r>
            <w:proofErr w:type="spellStart"/>
            <w:r w:rsidRPr="007327EC">
              <w:rPr>
                <w:i/>
                <w:iCs/>
                <w:sz w:val="24"/>
              </w:rPr>
              <w:t>Gabarex</w:t>
            </w:r>
            <w:proofErr w:type="spellEnd"/>
            <w:r w:rsidRPr="007327EC">
              <w:rPr>
                <w:i/>
                <w:iCs/>
                <w:sz w:val="24"/>
              </w:rPr>
              <w:t>)</w:t>
            </w:r>
          </w:p>
        </w:tc>
        <w:tc>
          <w:tcPr>
            <w:tcW w:w="2127" w:type="dxa"/>
          </w:tcPr>
          <w:p w14:paraId="005BEE8F" w14:textId="77777777" w:rsidR="007327EC" w:rsidRPr="0099262B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</w:p>
          <w:p w14:paraId="61DB8717" w14:textId="77777777" w:rsidR="007327EC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tracer la moulure</w:t>
            </w:r>
          </w:p>
        </w:tc>
        <w:tc>
          <w:tcPr>
            <w:tcW w:w="2126" w:type="dxa"/>
          </w:tcPr>
          <w:p w14:paraId="3DDA5E77" w14:textId="77777777" w:rsidR="007327EC" w:rsidRPr="0099262B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jc w:val="center"/>
              <w:rPr>
                <w:sz w:val="18"/>
                <w:szCs w:val="18"/>
              </w:rPr>
            </w:pPr>
          </w:p>
          <w:p w14:paraId="7D66CCAD" w14:textId="77777777" w:rsidR="007327EC" w:rsidRDefault="007327EC" w:rsidP="00123930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rPr>
                <w:sz w:val="24"/>
              </w:rPr>
            </w:pPr>
            <w:r>
              <w:rPr>
                <w:sz w:val="24"/>
              </w:rPr>
              <w:t xml:space="preserve"> tailler la moulure </w:t>
            </w:r>
          </w:p>
        </w:tc>
      </w:tr>
    </w:tbl>
    <w:p w14:paraId="706309BB" w14:textId="77777777" w:rsidR="007327EC" w:rsidRDefault="007327EC" w:rsidP="005E6768"/>
    <w:p w14:paraId="21A9EEE1" w14:textId="77777777" w:rsidR="00507669" w:rsidRDefault="00507669" w:rsidP="005E6768"/>
    <w:p w14:paraId="5151292C" w14:textId="674ABFB3" w:rsidR="00F068EC" w:rsidRDefault="00F068EC" w:rsidP="00F068EC">
      <w:pPr>
        <w:pStyle w:val="Titre2"/>
        <w:numPr>
          <w:ilvl w:val="0"/>
          <w:numId w:val="3"/>
        </w:numPr>
        <w:ind w:left="714" w:hanging="357"/>
      </w:pPr>
      <w:r w:rsidRPr="00711038">
        <w:t xml:space="preserve">Activité </w:t>
      </w:r>
      <w:r>
        <w:t>5</w:t>
      </w:r>
    </w:p>
    <w:p w14:paraId="57401138" w14:textId="12FEDB89" w:rsidR="00F068EC" w:rsidRDefault="00F068EC" w:rsidP="00AF3E40">
      <w:pPr>
        <w:pStyle w:val="Titre1"/>
        <w:jc w:val="center"/>
      </w:pPr>
    </w:p>
    <w:p w14:paraId="20EAD79C" w14:textId="77777777" w:rsidR="00BA3E4A" w:rsidRDefault="00BA3E4A" w:rsidP="00BA3E4A">
      <w:pPr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①</w:t>
      </w:r>
    </w:p>
    <w:p w14:paraId="167F6C72" w14:textId="6DC5590B" w:rsidR="00DC7F86" w:rsidRPr="00AF3E40" w:rsidRDefault="00DC7F86" w:rsidP="00DC7F86">
      <w:pPr>
        <w:jc w:val="center"/>
      </w:pPr>
      <w:r>
        <w:rPr>
          <w:noProof/>
          <w:lang w:eastAsia="fr-FR"/>
        </w:rPr>
        <w:drawing>
          <wp:inline distT="0" distB="0" distL="0" distR="0" wp14:anchorId="46F5EFF6" wp14:editId="2FFD47E6">
            <wp:extent cx="4740615" cy="2771775"/>
            <wp:effectExtent l="0" t="0" r="3175" b="0"/>
            <wp:docPr id="183146218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462184" name="Image 1831462184"/>
                    <pic:cNvPicPr/>
                  </pic:nvPicPr>
                  <pic:blipFill rotWithShape="1"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1"/>
                    <a:stretch/>
                  </pic:blipFill>
                  <pic:spPr bwMode="auto">
                    <a:xfrm>
                      <a:off x="0" y="0"/>
                      <a:ext cx="4754425" cy="2779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31F0A9" w14:textId="1D2627FC" w:rsidR="00F068EC" w:rsidRDefault="00F068EC" w:rsidP="00A55DD4">
      <w:pPr>
        <w:pStyle w:val="Titre1"/>
        <w:jc w:val="center"/>
      </w:pPr>
    </w:p>
    <w:p w14:paraId="1CD4DB62" w14:textId="6A0BB851" w:rsidR="00F068EC" w:rsidRDefault="00BA3E4A" w:rsidP="00BA3E4A">
      <w:pPr>
        <w:jc w:val="center"/>
      </w:pPr>
      <w:r>
        <w:rPr>
          <w:rFonts w:ascii="Calibri" w:hAnsi="Calibri" w:cs="Calibri"/>
        </w:rPr>
        <w:t>②</w:t>
      </w:r>
    </w:p>
    <w:p w14:paraId="1A112665" w14:textId="35F3D5E7" w:rsidR="00DC7F86" w:rsidRDefault="00DC7F86" w:rsidP="00B40417">
      <w:pPr>
        <w:jc w:val="center"/>
      </w:pPr>
      <w:r>
        <w:rPr>
          <w:noProof/>
          <w:lang w:eastAsia="fr-FR"/>
        </w:rPr>
        <w:drawing>
          <wp:inline distT="0" distB="0" distL="0" distR="0" wp14:anchorId="6661C606" wp14:editId="6B323A11">
            <wp:extent cx="4772025" cy="3152775"/>
            <wp:effectExtent l="0" t="0" r="9525" b="9525"/>
            <wp:docPr id="202209449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094498" name="Image 2022094498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772025" cy="3152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B602D3" w14:textId="77777777" w:rsidR="00BA3E4A" w:rsidRDefault="00BA3E4A" w:rsidP="00B40417">
      <w:pPr>
        <w:jc w:val="center"/>
      </w:pPr>
    </w:p>
    <w:p w14:paraId="3C5E7BAA" w14:textId="77777777" w:rsidR="00BA3E4A" w:rsidRDefault="00BA3E4A" w:rsidP="00A55DD4">
      <w:pPr>
        <w:jc w:val="center"/>
        <w:rPr>
          <w:noProof/>
          <w:lang w:eastAsia="fr-FR"/>
        </w:rPr>
      </w:pPr>
    </w:p>
    <w:p w14:paraId="00F9CFBF" w14:textId="77777777" w:rsidR="00BA3E4A" w:rsidRDefault="00BA3E4A" w:rsidP="00A55DD4">
      <w:pPr>
        <w:jc w:val="center"/>
        <w:rPr>
          <w:noProof/>
          <w:lang w:eastAsia="fr-FR"/>
        </w:rPr>
      </w:pPr>
    </w:p>
    <w:p w14:paraId="083348C7" w14:textId="77777777" w:rsidR="00BA3E4A" w:rsidRDefault="00BA3E4A" w:rsidP="00A55DD4">
      <w:pPr>
        <w:jc w:val="center"/>
        <w:rPr>
          <w:noProof/>
          <w:lang w:eastAsia="fr-FR"/>
        </w:rPr>
      </w:pPr>
    </w:p>
    <w:p w14:paraId="61DA48C7" w14:textId="77777777" w:rsidR="00BA3E4A" w:rsidRDefault="00BA3E4A" w:rsidP="00A55DD4">
      <w:pPr>
        <w:jc w:val="center"/>
        <w:rPr>
          <w:noProof/>
          <w:lang w:eastAsia="fr-FR"/>
        </w:rPr>
      </w:pPr>
    </w:p>
    <w:p w14:paraId="6D3AC7C5" w14:textId="77777777" w:rsidR="00BA3E4A" w:rsidRDefault="00BA3E4A" w:rsidP="00A55DD4">
      <w:pPr>
        <w:jc w:val="center"/>
        <w:rPr>
          <w:noProof/>
          <w:lang w:eastAsia="fr-FR"/>
        </w:rPr>
      </w:pPr>
    </w:p>
    <w:p w14:paraId="46C51D07" w14:textId="77777777" w:rsidR="00BA3E4A" w:rsidRDefault="00BA3E4A" w:rsidP="00A55DD4">
      <w:pPr>
        <w:jc w:val="center"/>
        <w:rPr>
          <w:noProof/>
          <w:lang w:eastAsia="fr-FR"/>
        </w:rPr>
      </w:pPr>
    </w:p>
    <w:p w14:paraId="4B231C52" w14:textId="77777777" w:rsidR="00BA3E4A" w:rsidRDefault="00BA3E4A" w:rsidP="00A55DD4">
      <w:pPr>
        <w:jc w:val="center"/>
        <w:rPr>
          <w:noProof/>
          <w:lang w:eastAsia="fr-FR"/>
        </w:rPr>
      </w:pPr>
    </w:p>
    <w:p w14:paraId="4A86C023" w14:textId="77777777" w:rsidR="00BA3E4A" w:rsidRDefault="00BA3E4A" w:rsidP="00A55DD4">
      <w:pPr>
        <w:jc w:val="center"/>
        <w:rPr>
          <w:noProof/>
          <w:lang w:eastAsia="fr-FR"/>
        </w:rPr>
      </w:pPr>
    </w:p>
    <w:p w14:paraId="3C93883B" w14:textId="77777777" w:rsidR="00BA3E4A" w:rsidRDefault="00BA3E4A" w:rsidP="00A55DD4">
      <w:pPr>
        <w:jc w:val="center"/>
        <w:rPr>
          <w:noProof/>
          <w:lang w:eastAsia="fr-FR"/>
        </w:rPr>
      </w:pPr>
    </w:p>
    <w:p w14:paraId="57641548" w14:textId="054485CD" w:rsidR="00BA3E4A" w:rsidRPr="00BA3E4A" w:rsidRDefault="00BA3E4A" w:rsidP="00BA3E4A">
      <w:pPr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③</w:t>
      </w:r>
    </w:p>
    <w:p w14:paraId="08B75EAA" w14:textId="0AAA251D" w:rsidR="00F068EC" w:rsidRDefault="00DC7F86" w:rsidP="00A55DD4">
      <w:pPr>
        <w:jc w:val="center"/>
      </w:pPr>
      <w:r>
        <w:rPr>
          <w:noProof/>
          <w:lang w:eastAsia="fr-FR"/>
        </w:rPr>
        <w:drawing>
          <wp:inline distT="0" distB="0" distL="0" distR="0" wp14:anchorId="03C6CDF7" wp14:editId="265C4E69">
            <wp:extent cx="4762500" cy="3432810"/>
            <wp:effectExtent l="0" t="0" r="0" b="0"/>
            <wp:docPr id="100741063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410638" name="Image 1007410638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762500" cy="3432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6C2FCF" w14:textId="77777777" w:rsidR="00F068EC" w:rsidRDefault="00F068EC" w:rsidP="00F068EC"/>
    <w:p w14:paraId="455F239B" w14:textId="7F8906CF" w:rsidR="00F068EC" w:rsidRDefault="00F068EC" w:rsidP="00A55DD4">
      <w:pPr>
        <w:jc w:val="center"/>
      </w:pPr>
    </w:p>
    <w:p w14:paraId="22B9644E" w14:textId="379B36B4" w:rsidR="00F068EC" w:rsidRDefault="00BA3E4A" w:rsidP="00BA3E4A">
      <w:pPr>
        <w:jc w:val="center"/>
      </w:pPr>
      <w:r>
        <w:rPr>
          <w:rFonts w:ascii="Calibri" w:hAnsi="Calibri" w:cs="Calibri"/>
        </w:rPr>
        <w:t>④</w:t>
      </w:r>
    </w:p>
    <w:p w14:paraId="4CF65E31" w14:textId="00915B70" w:rsidR="00F068EC" w:rsidRDefault="00DC7F86" w:rsidP="00A55DD4">
      <w:pPr>
        <w:jc w:val="center"/>
      </w:pPr>
      <w:r>
        <w:rPr>
          <w:noProof/>
          <w:lang w:eastAsia="fr-FR"/>
        </w:rPr>
        <w:drawing>
          <wp:inline distT="0" distB="0" distL="0" distR="0" wp14:anchorId="636D9008" wp14:editId="4D8D8D58">
            <wp:extent cx="4657725" cy="3940479"/>
            <wp:effectExtent l="0" t="0" r="0" b="3175"/>
            <wp:docPr id="100167469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74696" name="Image 1001674696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664787" cy="39464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44BF50" w14:textId="77777777" w:rsidR="001670AF" w:rsidRDefault="001670AF" w:rsidP="00A55DD4">
      <w:pPr>
        <w:jc w:val="center"/>
      </w:pPr>
    </w:p>
    <w:p w14:paraId="332C32BB" w14:textId="77777777" w:rsidR="001670AF" w:rsidRDefault="001670AF" w:rsidP="00A55DD4">
      <w:pPr>
        <w:jc w:val="center"/>
      </w:pPr>
    </w:p>
    <w:p w14:paraId="5B260F03" w14:textId="3E45C9CB" w:rsidR="001670AF" w:rsidRDefault="001670AF" w:rsidP="00A55DD4">
      <w:pPr>
        <w:jc w:val="center"/>
      </w:pPr>
    </w:p>
    <w:p w14:paraId="592B3DDA" w14:textId="77777777" w:rsidR="001670AF" w:rsidRDefault="001670AF" w:rsidP="00A55DD4">
      <w:pPr>
        <w:jc w:val="center"/>
      </w:pPr>
    </w:p>
    <w:p w14:paraId="47670FEF" w14:textId="77777777" w:rsidR="001670AF" w:rsidRDefault="001670AF" w:rsidP="00A55DD4">
      <w:pPr>
        <w:jc w:val="center"/>
      </w:pPr>
    </w:p>
    <w:p w14:paraId="0B501CF8" w14:textId="77777777" w:rsidR="001670AF" w:rsidRDefault="001670AF" w:rsidP="00A55DD4">
      <w:pPr>
        <w:jc w:val="center"/>
      </w:pPr>
    </w:p>
    <w:p w14:paraId="6C953DBE" w14:textId="77777777" w:rsidR="001670AF" w:rsidRDefault="001670AF" w:rsidP="001670AF"/>
    <w:p w14:paraId="5A8191EC" w14:textId="77777777" w:rsidR="003F5943" w:rsidRPr="003F5943" w:rsidRDefault="003F5943" w:rsidP="003F5943"/>
    <w:p w14:paraId="721E2FE6" w14:textId="1B18EDFA" w:rsidR="00A949B2" w:rsidRDefault="00A949B2" w:rsidP="00A949B2">
      <w:pPr>
        <w:pStyle w:val="Titre1"/>
      </w:pPr>
      <w:r>
        <w:t>Consolider sa maitrise de la langue</w:t>
      </w:r>
    </w:p>
    <w:p w14:paraId="5EE331B6" w14:textId="77777777" w:rsidR="00A949B2" w:rsidRDefault="00A949B2" w:rsidP="005E6768"/>
    <w:p w14:paraId="288D4376" w14:textId="4D67EF9F" w:rsidR="0078503F" w:rsidRDefault="00ED6EDC" w:rsidP="00ED6EDC">
      <w:pPr>
        <w:pStyle w:val="Titre2"/>
        <w:numPr>
          <w:ilvl w:val="0"/>
          <w:numId w:val="3"/>
        </w:numPr>
        <w:ind w:left="714" w:hanging="357"/>
      </w:pPr>
      <w:r w:rsidRPr="00711038">
        <w:t xml:space="preserve">Activité </w:t>
      </w:r>
      <w:r w:rsidR="00F068EC">
        <w:t>6</w:t>
      </w:r>
      <w:r w:rsidR="00EA0BDA">
        <w:t>a</w:t>
      </w:r>
    </w:p>
    <w:p w14:paraId="472C8207" w14:textId="77777777" w:rsidR="00FE7673" w:rsidRPr="00FE7673" w:rsidRDefault="00FE7673" w:rsidP="00FE7673"/>
    <w:tbl>
      <w:tblPr>
        <w:tblStyle w:val="Grilledutableau"/>
        <w:tblW w:w="0" w:type="auto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706"/>
        <w:gridCol w:w="1984"/>
        <w:gridCol w:w="1843"/>
        <w:gridCol w:w="1770"/>
        <w:gridCol w:w="1770"/>
      </w:tblGrid>
      <w:tr w:rsidR="002E340B" w14:paraId="68056E84" w14:textId="77777777" w:rsidTr="006402E4">
        <w:trPr>
          <w:trHeight w:val="906"/>
          <w:jc w:val="center"/>
        </w:trPr>
        <w:tc>
          <w:tcPr>
            <w:tcW w:w="1706" w:type="dxa"/>
            <w:vAlign w:val="center"/>
          </w:tcPr>
          <w:p w14:paraId="3CE743EB" w14:textId="20369845" w:rsidR="002E340B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d’abord</w:t>
            </w:r>
          </w:p>
        </w:tc>
        <w:tc>
          <w:tcPr>
            <w:tcW w:w="1984" w:type="dxa"/>
            <w:vAlign w:val="center"/>
          </w:tcPr>
          <w:p w14:paraId="3582F513" w14:textId="5F5F3CAD" w:rsidR="002E340B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après</w:t>
            </w:r>
          </w:p>
        </w:tc>
        <w:tc>
          <w:tcPr>
            <w:tcW w:w="1843" w:type="dxa"/>
            <w:vAlign w:val="center"/>
          </w:tcPr>
          <w:p w14:paraId="45F0CC39" w14:textId="2F3495CB" w:rsidR="002E340B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ensuite</w:t>
            </w:r>
          </w:p>
        </w:tc>
        <w:tc>
          <w:tcPr>
            <w:tcW w:w="1770" w:type="dxa"/>
            <w:vAlign w:val="center"/>
          </w:tcPr>
          <w:p w14:paraId="5EC0C0B4" w14:textId="6E86B229" w:rsidR="002E340B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et puis </w:t>
            </w:r>
          </w:p>
        </w:tc>
        <w:tc>
          <w:tcPr>
            <w:tcW w:w="1770" w:type="dxa"/>
            <w:vAlign w:val="center"/>
          </w:tcPr>
          <w:p w14:paraId="1C7518E8" w14:textId="4CD1C4BB" w:rsidR="002E340B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enfin</w:t>
            </w:r>
          </w:p>
        </w:tc>
      </w:tr>
      <w:tr w:rsidR="00E72C0C" w14:paraId="49BA267B" w14:textId="77777777" w:rsidTr="007F77D5">
        <w:trPr>
          <w:trHeight w:val="906"/>
          <w:jc w:val="center"/>
        </w:trPr>
        <w:tc>
          <w:tcPr>
            <w:tcW w:w="1706" w:type="dxa"/>
            <w:vAlign w:val="center"/>
          </w:tcPr>
          <w:p w14:paraId="74E268F2" w14:textId="16BC2CEC" w:rsidR="00E72C0C" w:rsidRDefault="002E340B" w:rsidP="007F77D5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d</w:t>
            </w:r>
            <w:r w:rsidR="00E72C0C">
              <w:rPr>
                <w:sz w:val="24"/>
              </w:rPr>
              <w:t>’abord</w:t>
            </w:r>
          </w:p>
        </w:tc>
        <w:tc>
          <w:tcPr>
            <w:tcW w:w="1984" w:type="dxa"/>
            <w:vAlign w:val="center"/>
          </w:tcPr>
          <w:p w14:paraId="2CE0F531" w14:textId="39B18AF3" w:rsidR="00E72C0C" w:rsidRDefault="002E340B" w:rsidP="007F77D5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a</w:t>
            </w:r>
            <w:r w:rsidR="00E72C0C">
              <w:rPr>
                <w:sz w:val="24"/>
              </w:rPr>
              <w:t>près</w:t>
            </w:r>
          </w:p>
        </w:tc>
        <w:tc>
          <w:tcPr>
            <w:tcW w:w="1843" w:type="dxa"/>
            <w:vAlign w:val="center"/>
          </w:tcPr>
          <w:p w14:paraId="4D2B1438" w14:textId="11A1EE84" w:rsidR="00E72C0C" w:rsidRDefault="002E340B" w:rsidP="007F77D5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e</w:t>
            </w:r>
            <w:r w:rsidR="00E72C0C">
              <w:rPr>
                <w:sz w:val="24"/>
              </w:rPr>
              <w:t>nsuite</w:t>
            </w:r>
          </w:p>
        </w:tc>
        <w:tc>
          <w:tcPr>
            <w:tcW w:w="1770" w:type="dxa"/>
            <w:vAlign w:val="center"/>
          </w:tcPr>
          <w:p w14:paraId="08B383C3" w14:textId="5BFDD743" w:rsidR="00E72C0C" w:rsidRDefault="002E340B" w:rsidP="007F77D5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e</w:t>
            </w:r>
            <w:r w:rsidR="00E72C0C">
              <w:rPr>
                <w:sz w:val="24"/>
              </w:rPr>
              <w:t xml:space="preserve">t puis </w:t>
            </w:r>
          </w:p>
        </w:tc>
        <w:tc>
          <w:tcPr>
            <w:tcW w:w="1770" w:type="dxa"/>
            <w:vAlign w:val="center"/>
          </w:tcPr>
          <w:p w14:paraId="69D27407" w14:textId="0458DE8F" w:rsidR="00E72C0C" w:rsidRDefault="002E340B" w:rsidP="007F77D5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e</w:t>
            </w:r>
            <w:r w:rsidR="00E72C0C">
              <w:rPr>
                <w:sz w:val="24"/>
              </w:rPr>
              <w:t>nfin</w:t>
            </w:r>
          </w:p>
        </w:tc>
      </w:tr>
      <w:tr w:rsidR="002E340B" w14:paraId="13D35016" w14:textId="77777777" w:rsidTr="007F77D5">
        <w:trPr>
          <w:trHeight w:val="906"/>
          <w:jc w:val="center"/>
        </w:trPr>
        <w:tc>
          <w:tcPr>
            <w:tcW w:w="1706" w:type="dxa"/>
            <w:vAlign w:val="center"/>
          </w:tcPr>
          <w:p w14:paraId="05CE9785" w14:textId="56A07243" w:rsidR="002E340B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d’abord</w:t>
            </w:r>
          </w:p>
        </w:tc>
        <w:tc>
          <w:tcPr>
            <w:tcW w:w="1984" w:type="dxa"/>
            <w:vAlign w:val="center"/>
          </w:tcPr>
          <w:p w14:paraId="61978D93" w14:textId="624B3F3F" w:rsidR="002E340B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après</w:t>
            </w:r>
          </w:p>
        </w:tc>
        <w:tc>
          <w:tcPr>
            <w:tcW w:w="1843" w:type="dxa"/>
            <w:vAlign w:val="center"/>
          </w:tcPr>
          <w:p w14:paraId="0E1F2C74" w14:textId="7FB20943" w:rsidR="002E340B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ensuite</w:t>
            </w:r>
          </w:p>
        </w:tc>
        <w:tc>
          <w:tcPr>
            <w:tcW w:w="1770" w:type="dxa"/>
            <w:vAlign w:val="center"/>
          </w:tcPr>
          <w:p w14:paraId="5CF90EC5" w14:textId="461A33E2" w:rsidR="002E340B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et puis </w:t>
            </w:r>
          </w:p>
        </w:tc>
        <w:tc>
          <w:tcPr>
            <w:tcW w:w="1770" w:type="dxa"/>
            <w:vAlign w:val="center"/>
          </w:tcPr>
          <w:p w14:paraId="59B870FC" w14:textId="5B47214E" w:rsidR="002E340B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enfin</w:t>
            </w:r>
          </w:p>
        </w:tc>
      </w:tr>
    </w:tbl>
    <w:p w14:paraId="3920946C" w14:textId="64BA934A" w:rsidR="00ED6EDC" w:rsidRDefault="00ED6EDC" w:rsidP="005E6768"/>
    <w:p w14:paraId="7D0AF7EF" w14:textId="21E62998" w:rsidR="00EA0BDA" w:rsidRDefault="00EA0BDA" w:rsidP="00EA0BDA">
      <w:pPr>
        <w:pStyle w:val="Titre2"/>
        <w:numPr>
          <w:ilvl w:val="0"/>
          <w:numId w:val="3"/>
        </w:numPr>
        <w:ind w:left="714" w:hanging="357"/>
      </w:pPr>
      <w:r w:rsidRPr="00711038">
        <w:t xml:space="preserve">Activité </w:t>
      </w:r>
      <w:r>
        <w:t>6b</w:t>
      </w:r>
    </w:p>
    <w:p w14:paraId="424FB197" w14:textId="77777777" w:rsidR="00EA0BDA" w:rsidRDefault="00EA0BDA" w:rsidP="005E6768"/>
    <w:tbl>
      <w:tblPr>
        <w:tblStyle w:val="Grilledutableau"/>
        <w:tblW w:w="0" w:type="auto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2131"/>
        <w:gridCol w:w="2835"/>
        <w:gridCol w:w="3540"/>
      </w:tblGrid>
      <w:tr w:rsidR="00734751" w14:paraId="3D973172" w14:textId="77777777" w:rsidTr="00B2655E">
        <w:trPr>
          <w:trHeight w:val="906"/>
          <w:jc w:val="center"/>
        </w:trPr>
        <w:tc>
          <w:tcPr>
            <w:tcW w:w="2131" w:type="dxa"/>
            <w:vAlign w:val="center"/>
          </w:tcPr>
          <w:p w14:paraId="4CBC5D05" w14:textId="1D4C2BB5" w:rsidR="00734751" w:rsidRDefault="00734751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Le petit déjeuner</w:t>
            </w:r>
          </w:p>
        </w:tc>
        <w:tc>
          <w:tcPr>
            <w:tcW w:w="2835" w:type="dxa"/>
            <w:vAlign w:val="center"/>
          </w:tcPr>
          <w:p w14:paraId="7149650D" w14:textId="45364EC1" w:rsidR="00734751" w:rsidRDefault="00734751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Une recette de cuisine</w:t>
            </w:r>
          </w:p>
        </w:tc>
        <w:tc>
          <w:tcPr>
            <w:tcW w:w="3540" w:type="dxa"/>
            <w:vAlign w:val="center"/>
          </w:tcPr>
          <w:p w14:paraId="7BB72F1C" w14:textId="08744ADC" w:rsidR="00734751" w:rsidRDefault="00525395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V</w:t>
            </w:r>
            <w:r w:rsidR="00734751">
              <w:rPr>
                <w:sz w:val="24"/>
              </w:rPr>
              <w:t>enir au cours de français</w:t>
            </w:r>
          </w:p>
        </w:tc>
      </w:tr>
      <w:tr w:rsidR="00734751" w14:paraId="13894BC5" w14:textId="77777777" w:rsidTr="00B2655E">
        <w:trPr>
          <w:trHeight w:val="906"/>
          <w:jc w:val="center"/>
        </w:trPr>
        <w:tc>
          <w:tcPr>
            <w:tcW w:w="2131" w:type="dxa"/>
            <w:vAlign w:val="center"/>
          </w:tcPr>
          <w:p w14:paraId="49E94E71" w14:textId="627F1DE0" w:rsidR="00734751" w:rsidRDefault="00734751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Le dimanche</w:t>
            </w:r>
          </w:p>
        </w:tc>
        <w:tc>
          <w:tcPr>
            <w:tcW w:w="2835" w:type="dxa"/>
            <w:vAlign w:val="center"/>
          </w:tcPr>
          <w:p w14:paraId="16732317" w14:textId="6613ECE6" w:rsidR="00734751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Une matinée au travail</w:t>
            </w:r>
          </w:p>
        </w:tc>
        <w:tc>
          <w:tcPr>
            <w:tcW w:w="3540" w:type="dxa"/>
            <w:vAlign w:val="center"/>
          </w:tcPr>
          <w:p w14:paraId="5A15DB42" w14:textId="5EEFA192" w:rsidR="00734751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Bien commencer une journée</w:t>
            </w:r>
          </w:p>
        </w:tc>
      </w:tr>
      <w:tr w:rsidR="00DC68E5" w14:paraId="79FEF5D5" w14:textId="77777777" w:rsidTr="00B2655E">
        <w:trPr>
          <w:trHeight w:val="906"/>
          <w:jc w:val="center"/>
        </w:trPr>
        <w:tc>
          <w:tcPr>
            <w:tcW w:w="2131" w:type="dxa"/>
            <w:vAlign w:val="center"/>
          </w:tcPr>
          <w:p w14:paraId="6A4BC9A3" w14:textId="04118EB5" w:rsidR="00DC68E5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Préparer ma valise</w:t>
            </w:r>
          </w:p>
        </w:tc>
        <w:tc>
          <w:tcPr>
            <w:tcW w:w="2835" w:type="dxa"/>
            <w:vAlign w:val="center"/>
          </w:tcPr>
          <w:p w14:paraId="788355B7" w14:textId="795A7247" w:rsidR="00DC68E5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Préparer une soirée avec des amis</w:t>
            </w:r>
          </w:p>
        </w:tc>
        <w:tc>
          <w:tcPr>
            <w:tcW w:w="3540" w:type="dxa"/>
            <w:vAlign w:val="center"/>
          </w:tcPr>
          <w:p w14:paraId="617C5613" w14:textId="06FF1355" w:rsidR="00DC68E5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Bien finir une journée</w:t>
            </w:r>
          </w:p>
        </w:tc>
      </w:tr>
      <w:tr w:rsidR="002E340B" w14:paraId="5A94092C" w14:textId="77777777" w:rsidTr="00B2655E">
        <w:trPr>
          <w:trHeight w:val="906"/>
          <w:jc w:val="center"/>
        </w:trPr>
        <w:tc>
          <w:tcPr>
            <w:tcW w:w="2131" w:type="dxa"/>
            <w:vAlign w:val="center"/>
          </w:tcPr>
          <w:p w14:paraId="3D78BB36" w14:textId="3852CACE" w:rsidR="002E340B" w:rsidRDefault="002E340B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Faire des courses</w:t>
            </w:r>
          </w:p>
        </w:tc>
        <w:tc>
          <w:tcPr>
            <w:tcW w:w="2835" w:type="dxa"/>
            <w:vAlign w:val="center"/>
          </w:tcPr>
          <w:p w14:paraId="5BB2DB5C" w14:textId="63CE0258" w:rsidR="002E340B" w:rsidRDefault="00525395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Préparer un café</w:t>
            </w:r>
          </w:p>
        </w:tc>
        <w:tc>
          <w:tcPr>
            <w:tcW w:w="3540" w:type="dxa"/>
            <w:vAlign w:val="center"/>
          </w:tcPr>
          <w:p w14:paraId="779642F8" w14:textId="4ADB0930" w:rsidR="002E340B" w:rsidRDefault="00525395" w:rsidP="002E340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Faire une lessive</w:t>
            </w:r>
          </w:p>
        </w:tc>
      </w:tr>
    </w:tbl>
    <w:p w14:paraId="3E0CA2EC" w14:textId="77777777" w:rsidR="00734751" w:rsidRDefault="00734751" w:rsidP="005E6768"/>
    <w:sectPr w:rsidR="00734751" w:rsidSect="005E6768">
      <w:headerReference w:type="default" r:id="rId28"/>
      <w:footerReference w:type="default" r:id="rId29"/>
      <w:pgSz w:w="11900" w:h="16840" w:code="9"/>
      <w:pgMar w:top="1418" w:right="1134" w:bottom="1134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4450CA" w14:textId="77777777" w:rsidR="00BF751A" w:rsidRDefault="00BF751A" w:rsidP="00405E75">
      <w:r>
        <w:separator/>
      </w:r>
    </w:p>
  </w:endnote>
  <w:endnote w:type="continuationSeparator" w:id="0">
    <w:p w14:paraId="7199748D" w14:textId="77777777" w:rsidR="00BF751A" w:rsidRDefault="00BF751A" w:rsidP="00405E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altName w:val="﷽﷽﷽﷽﷽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5000" w:type="pct"/>
      <w:jc w:val="center"/>
      <w:tblLook w:val="04A0" w:firstRow="1" w:lastRow="0" w:firstColumn="1" w:lastColumn="0" w:noHBand="0" w:noVBand="1"/>
    </w:tblPr>
    <w:tblGrid>
      <w:gridCol w:w="3849"/>
      <w:gridCol w:w="1803"/>
      <w:gridCol w:w="3980"/>
    </w:tblGrid>
    <w:tr w:rsidR="00405E75" w:rsidRPr="005764AF" w14:paraId="249D4AA0" w14:textId="77777777" w:rsidTr="00E21A5C">
      <w:trPr>
        <w:trHeight w:val="284"/>
        <w:jc w:val="center"/>
      </w:trPr>
      <w:tc>
        <w:tcPr>
          <w:tcW w:w="1998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5C1DD532" w14:textId="77777777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 w:val="restart"/>
          <w:shd w:val="clear" w:color="auto" w:fill="auto"/>
          <w:vAlign w:val="center"/>
        </w:tcPr>
        <w:p w14:paraId="7F88BF4B" w14:textId="2556230A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  <w:r w:rsidRPr="005764AF">
            <w:rPr>
              <w:color w:val="7F7F7F"/>
              <w:sz w:val="16"/>
              <w:szCs w:val="18"/>
            </w:rPr>
            <w:t xml:space="preserve">Page 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PAGE</w:instrTex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7222DD">
            <w:rPr>
              <w:b/>
              <w:bCs/>
              <w:noProof/>
              <w:color w:val="7F7F7F"/>
              <w:sz w:val="16"/>
              <w:szCs w:val="18"/>
            </w:rPr>
            <w:t>6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  <w:r w:rsidRPr="005764AF">
            <w:rPr>
              <w:color w:val="7F7F7F"/>
              <w:sz w:val="16"/>
              <w:szCs w:val="18"/>
            </w:rPr>
            <w:t xml:space="preserve"> sur 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NUMPAGES</w:instrTex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7222DD">
            <w:rPr>
              <w:b/>
              <w:bCs/>
              <w:noProof/>
              <w:color w:val="7F7F7F"/>
              <w:sz w:val="16"/>
              <w:szCs w:val="18"/>
            </w:rPr>
            <w:t>6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</w:p>
      </w:tc>
      <w:tc>
        <w:tcPr>
          <w:tcW w:w="2066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3C1FA22C" w14:textId="77777777" w:rsidR="00405E75" w:rsidRPr="005764AF" w:rsidRDefault="00405E75" w:rsidP="005764AF">
          <w:pPr>
            <w:pStyle w:val="Pieddepage"/>
            <w:jc w:val="right"/>
            <w:rPr>
              <w:rFonts w:cs="Tahoma"/>
              <w:color w:val="7F7F7F"/>
              <w:sz w:val="16"/>
              <w:szCs w:val="20"/>
            </w:rPr>
          </w:pPr>
        </w:p>
      </w:tc>
    </w:tr>
    <w:tr w:rsidR="00405E75" w:rsidRPr="005764AF" w14:paraId="1013A50F" w14:textId="77777777" w:rsidTr="00E21A5C">
      <w:trPr>
        <w:trHeight w:val="284"/>
        <w:jc w:val="center"/>
      </w:trPr>
      <w:tc>
        <w:tcPr>
          <w:tcW w:w="1998" w:type="pct"/>
          <w:tcBorders>
            <w:top w:val="single" w:sz="4" w:space="0" w:color="A6A6A6"/>
          </w:tcBorders>
          <w:shd w:val="clear" w:color="auto" w:fill="auto"/>
        </w:tcPr>
        <w:p w14:paraId="4144B165" w14:textId="77777777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/>
          <w:shd w:val="clear" w:color="auto" w:fill="auto"/>
          <w:vAlign w:val="center"/>
        </w:tcPr>
        <w:p w14:paraId="03563E4C" w14:textId="77777777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2066" w:type="pct"/>
          <w:tcBorders>
            <w:top w:val="single" w:sz="4" w:space="0" w:color="A6A6A6"/>
          </w:tcBorders>
          <w:shd w:val="clear" w:color="auto" w:fill="auto"/>
        </w:tcPr>
        <w:p w14:paraId="1EA08B7B" w14:textId="77777777" w:rsidR="00405E75" w:rsidRPr="005764AF" w:rsidRDefault="00405E75" w:rsidP="00E21A5C">
          <w:pPr>
            <w:pStyle w:val="Pieddepage"/>
            <w:tabs>
              <w:tab w:val="clear" w:pos="4703"/>
              <w:tab w:val="clear" w:pos="9406"/>
              <w:tab w:val="center" w:pos="9956"/>
            </w:tabs>
            <w:jc w:val="right"/>
            <w:rPr>
              <w:color w:val="7F7F7F"/>
              <w:sz w:val="16"/>
              <w:szCs w:val="18"/>
            </w:rPr>
          </w:pPr>
        </w:p>
      </w:tc>
    </w:tr>
  </w:tbl>
  <w:p w14:paraId="5CAFECD7" w14:textId="77777777" w:rsidR="00405E75" w:rsidRDefault="00405E7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4A81DE6" w14:textId="77777777" w:rsidR="00BF751A" w:rsidRDefault="00BF751A" w:rsidP="00405E75">
      <w:r>
        <w:separator/>
      </w:r>
    </w:p>
  </w:footnote>
  <w:footnote w:type="continuationSeparator" w:id="0">
    <w:p w14:paraId="04EBDDB8" w14:textId="77777777" w:rsidR="00BF751A" w:rsidRDefault="00BF751A" w:rsidP="00405E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4885" w:type="dxa"/>
      <w:tblInd w:w="5570" w:type="dxa"/>
      <w:tblLook w:val="04A0" w:firstRow="1" w:lastRow="0" w:firstColumn="1" w:lastColumn="0" w:noHBand="0" w:noVBand="1"/>
    </w:tblPr>
    <w:tblGrid>
      <w:gridCol w:w="2988"/>
      <w:gridCol w:w="1897"/>
    </w:tblGrid>
    <w:tr w:rsidR="001A382D" w:rsidRPr="00B25FD7" w14:paraId="256CD546" w14:textId="77777777" w:rsidTr="001A382D">
      <w:trPr>
        <w:trHeight w:val="67"/>
      </w:trPr>
      <w:tc>
        <w:tcPr>
          <w:tcW w:w="2988" w:type="dxa"/>
          <w:shd w:val="clear" w:color="auto" w:fill="auto"/>
        </w:tcPr>
        <w:p w14:paraId="2AA30C9C" w14:textId="5A907FB8" w:rsidR="001A382D" w:rsidRPr="00B25FD7" w:rsidRDefault="001A382D" w:rsidP="001A382D">
          <w:pPr>
            <w:pStyle w:val="En-tte"/>
            <w:jc w:val="right"/>
            <w:rPr>
              <w:color w:val="A6A6A6"/>
              <w:sz w:val="16"/>
            </w:rPr>
          </w:pPr>
          <w:r w:rsidRPr="00B25FD7">
            <w:rPr>
              <w:color w:val="A6A6A6"/>
              <w:sz w:val="16"/>
            </w:rPr>
            <w:fldChar w:fldCharType="begin"/>
          </w:r>
          <w:r w:rsidRPr="00B25FD7">
            <w:rPr>
              <w:color w:val="A6A6A6"/>
              <w:sz w:val="16"/>
            </w:rPr>
            <w:instrText xml:space="preserve"> STYLEREF Titre \* MERGEFORMAT </w:instrText>
          </w:r>
          <w:r w:rsidRPr="00B25FD7">
            <w:rPr>
              <w:color w:val="A6A6A6"/>
              <w:sz w:val="16"/>
            </w:rPr>
            <w:fldChar w:fldCharType="separate"/>
          </w:r>
          <w:r w:rsidR="00FC0042">
            <w:rPr>
              <w:noProof/>
              <w:color w:val="A6A6A6"/>
              <w:sz w:val="16"/>
            </w:rPr>
            <w:t>Jeremy, tailleur de pierre</w:t>
          </w:r>
          <w:r w:rsidRPr="00B25FD7">
            <w:rPr>
              <w:color w:val="A6A6A6"/>
              <w:sz w:val="16"/>
            </w:rPr>
            <w:fldChar w:fldCharType="end"/>
          </w:r>
          <w:r w:rsidRPr="00B25FD7">
            <w:rPr>
              <w:color w:val="A6A6A6"/>
              <w:sz w:val="16"/>
            </w:rPr>
            <w:t xml:space="preserve"> </w:t>
          </w:r>
        </w:p>
      </w:tc>
      <w:tc>
        <w:tcPr>
          <w:tcW w:w="0" w:type="auto"/>
          <w:shd w:val="clear" w:color="auto" w:fill="auto"/>
          <w:vAlign w:val="center"/>
        </w:tcPr>
        <w:p w14:paraId="4C279430" w14:textId="77777777" w:rsidR="001A382D" w:rsidRPr="00B25FD7" w:rsidRDefault="001A382D" w:rsidP="001A382D">
          <w:pPr>
            <w:jc w:val="right"/>
          </w:pPr>
          <w:r>
            <w:rPr>
              <w:noProof/>
              <w:lang w:eastAsia="fr-FR"/>
            </w:rPr>
            <w:drawing>
              <wp:inline distT="0" distB="0" distL="0" distR="0" wp14:anchorId="5B3E9E1E" wp14:editId="0C44CDE0">
                <wp:extent cx="225955" cy="226060"/>
                <wp:effectExtent l="0" t="0" r="3175" b="2540"/>
                <wp:docPr id="1" name="Imag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6591" cy="2266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noProof/>
              <w:lang w:eastAsia="fr-FR"/>
            </w:rPr>
            <w:drawing>
              <wp:inline distT="0" distB="0" distL="0" distR="0" wp14:anchorId="469AD035" wp14:editId="3C32662F">
                <wp:extent cx="215900" cy="215900"/>
                <wp:effectExtent l="0" t="0" r="12700" b="12700"/>
                <wp:docPr id="6" name="Image 9" descr="SYSTEME:Users:vmoisan:Desktop:Gabarit BNF:A2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9" descr="SYSTEME:Users:vmoisan:Desktop:Gabarit BNF:A2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AA62B77" w14:textId="497F1059" w:rsidR="00405E75" w:rsidRPr="00405E75" w:rsidRDefault="00F85B10" w:rsidP="00405E7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2336" behindDoc="1" locked="0" layoutInCell="0" allowOverlap="1" wp14:anchorId="0B7D64B3" wp14:editId="2F1ED977">
          <wp:simplePos x="0" y="0"/>
          <wp:positionH relativeFrom="page">
            <wp:posOffset>-249555</wp:posOffset>
          </wp:positionH>
          <wp:positionV relativeFrom="page">
            <wp:posOffset>-15240</wp:posOffset>
          </wp:positionV>
          <wp:extent cx="8015485" cy="827405"/>
          <wp:effectExtent l="0" t="0" r="0" b="0"/>
          <wp:wrapNone/>
          <wp:docPr id="13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 1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8015485" cy="827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64pt;height:34pt" o:bullet="t">
        <v:imagedata r:id="rId1" o:title="Fleche"/>
      </v:shape>
    </w:pict>
  </w:numPicBullet>
  <w:abstractNum w:abstractNumId="0" w15:restartNumberingAfterBreak="0">
    <w:nsid w:val="FFFFFF1D"/>
    <w:multiLevelType w:val="multilevel"/>
    <w:tmpl w:val="E3D89B8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4909EE"/>
    <w:multiLevelType w:val="hybridMultilevel"/>
    <w:tmpl w:val="0B8EB2CE"/>
    <w:lvl w:ilvl="0" w:tplc="FD0C37E0">
      <w:start w:val="1"/>
      <w:numFmt w:val="bullet"/>
      <w:pStyle w:val="Titre2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AB46997"/>
    <w:multiLevelType w:val="hybridMultilevel"/>
    <w:tmpl w:val="8F20389C"/>
    <w:lvl w:ilvl="0" w:tplc="175A52F8">
      <w:start w:val="1"/>
      <w:numFmt w:val="bullet"/>
      <w:lvlText w:val=""/>
      <w:lvlPicBulletId w:val="0"/>
      <w:lvlJc w:val="right"/>
      <w:pPr>
        <w:ind w:left="717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23F4B54"/>
    <w:multiLevelType w:val="hybridMultilevel"/>
    <w:tmpl w:val="4782D8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5"/>
  <w:proofState w:spelling="clean"/>
  <w:attachedTemplate r:id="rId1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5F4F"/>
    <w:rsid w:val="00005DF6"/>
    <w:rsid w:val="00006B8B"/>
    <w:rsid w:val="000118F3"/>
    <w:rsid w:val="000128AF"/>
    <w:rsid w:val="00015EA2"/>
    <w:rsid w:val="00023A8A"/>
    <w:rsid w:val="00025A80"/>
    <w:rsid w:val="00026CDE"/>
    <w:rsid w:val="00037988"/>
    <w:rsid w:val="00077CB7"/>
    <w:rsid w:val="00090704"/>
    <w:rsid w:val="000B2B92"/>
    <w:rsid w:val="000D30AC"/>
    <w:rsid w:val="000D49E7"/>
    <w:rsid w:val="000F2A85"/>
    <w:rsid w:val="000F3DEA"/>
    <w:rsid w:val="00111E13"/>
    <w:rsid w:val="00115855"/>
    <w:rsid w:val="00125950"/>
    <w:rsid w:val="00135CEF"/>
    <w:rsid w:val="00136BE5"/>
    <w:rsid w:val="00136D16"/>
    <w:rsid w:val="00137C7D"/>
    <w:rsid w:val="00155A51"/>
    <w:rsid w:val="00155C60"/>
    <w:rsid w:val="00156C16"/>
    <w:rsid w:val="00157AE2"/>
    <w:rsid w:val="0016132B"/>
    <w:rsid w:val="001670AF"/>
    <w:rsid w:val="00192F4C"/>
    <w:rsid w:val="00193D58"/>
    <w:rsid w:val="00194A8F"/>
    <w:rsid w:val="001A382D"/>
    <w:rsid w:val="001A5765"/>
    <w:rsid w:val="001A7C66"/>
    <w:rsid w:val="001B14ED"/>
    <w:rsid w:val="001D2C54"/>
    <w:rsid w:val="001F4CA4"/>
    <w:rsid w:val="0020199C"/>
    <w:rsid w:val="00205063"/>
    <w:rsid w:val="00210EB4"/>
    <w:rsid w:val="00217C10"/>
    <w:rsid w:val="00221052"/>
    <w:rsid w:val="002363C1"/>
    <w:rsid w:val="00236EB8"/>
    <w:rsid w:val="00257AC1"/>
    <w:rsid w:val="00264746"/>
    <w:rsid w:val="00274C27"/>
    <w:rsid w:val="00276037"/>
    <w:rsid w:val="00286BEB"/>
    <w:rsid w:val="0029749A"/>
    <w:rsid w:val="002A244C"/>
    <w:rsid w:val="002C000D"/>
    <w:rsid w:val="002E340B"/>
    <w:rsid w:val="002E41D6"/>
    <w:rsid w:val="002E6BF6"/>
    <w:rsid w:val="003161DB"/>
    <w:rsid w:val="003300D7"/>
    <w:rsid w:val="00335498"/>
    <w:rsid w:val="00340A75"/>
    <w:rsid w:val="00343D82"/>
    <w:rsid w:val="00361EFA"/>
    <w:rsid w:val="003730F0"/>
    <w:rsid w:val="00375053"/>
    <w:rsid w:val="0037783F"/>
    <w:rsid w:val="003923E8"/>
    <w:rsid w:val="003949B0"/>
    <w:rsid w:val="003A12E5"/>
    <w:rsid w:val="003A5DB2"/>
    <w:rsid w:val="003B0313"/>
    <w:rsid w:val="003E2FDA"/>
    <w:rsid w:val="003E6A13"/>
    <w:rsid w:val="003F5943"/>
    <w:rsid w:val="003F6E98"/>
    <w:rsid w:val="00403532"/>
    <w:rsid w:val="00405E75"/>
    <w:rsid w:val="00411C12"/>
    <w:rsid w:val="0042723B"/>
    <w:rsid w:val="004371EB"/>
    <w:rsid w:val="0045040C"/>
    <w:rsid w:val="004532C1"/>
    <w:rsid w:val="00465DA3"/>
    <w:rsid w:val="00470866"/>
    <w:rsid w:val="00483118"/>
    <w:rsid w:val="00484658"/>
    <w:rsid w:val="00486247"/>
    <w:rsid w:val="00486DCE"/>
    <w:rsid w:val="00496B5F"/>
    <w:rsid w:val="00497F20"/>
    <w:rsid w:val="004B16F6"/>
    <w:rsid w:val="004C552D"/>
    <w:rsid w:val="0050344A"/>
    <w:rsid w:val="00507669"/>
    <w:rsid w:val="00507987"/>
    <w:rsid w:val="005125D4"/>
    <w:rsid w:val="00520076"/>
    <w:rsid w:val="005220F9"/>
    <w:rsid w:val="005226DD"/>
    <w:rsid w:val="00525395"/>
    <w:rsid w:val="00531973"/>
    <w:rsid w:val="00561848"/>
    <w:rsid w:val="00575020"/>
    <w:rsid w:val="005764AF"/>
    <w:rsid w:val="0057772D"/>
    <w:rsid w:val="00577E9D"/>
    <w:rsid w:val="00581DB9"/>
    <w:rsid w:val="00584B49"/>
    <w:rsid w:val="00594A44"/>
    <w:rsid w:val="005A010D"/>
    <w:rsid w:val="005C61E4"/>
    <w:rsid w:val="005D3B2C"/>
    <w:rsid w:val="005E6768"/>
    <w:rsid w:val="00603C0C"/>
    <w:rsid w:val="00611866"/>
    <w:rsid w:val="00633E5A"/>
    <w:rsid w:val="00645D13"/>
    <w:rsid w:val="0065544F"/>
    <w:rsid w:val="00657E02"/>
    <w:rsid w:val="006609B4"/>
    <w:rsid w:val="0066185B"/>
    <w:rsid w:val="00671858"/>
    <w:rsid w:val="00675D6A"/>
    <w:rsid w:val="00680A3D"/>
    <w:rsid w:val="0068176B"/>
    <w:rsid w:val="006C41D0"/>
    <w:rsid w:val="006D6736"/>
    <w:rsid w:val="006F1D9B"/>
    <w:rsid w:val="006F4E30"/>
    <w:rsid w:val="00713673"/>
    <w:rsid w:val="00713DFD"/>
    <w:rsid w:val="00716AEC"/>
    <w:rsid w:val="007222DD"/>
    <w:rsid w:val="00723215"/>
    <w:rsid w:val="007327EC"/>
    <w:rsid w:val="00734751"/>
    <w:rsid w:val="0074695D"/>
    <w:rsid w:val="00751CA0"/>
    <w:rsid w:val="007640E2"/>
    <w:rsid w:val="00765D34"/>
    <w:rsid w:val="007668CF"/>
    <w:rsid w:val="007716C0"/>
    <w:rsid w:val="0078477D"/>
    <w:rsid w:val="0078503F"/>
    <w:rsid w:val="007A213D"/>
    <w:rsid w:val="007A6B16"/>
    <w:rsid w:val="007A7031"/>
    <w:rsid w:val="007E3CC6"/>
    <w:rsid w:val="007F2D36"/>
    <w:rsid w:val="007F56BF"/>
    <w:rsid w:val="0080326A"/>
    <w:rsid w:val="008129E8"/>
    <w:rsid w:val="00812E9A"/>
    <w:rsid w:val="00815556"/>
    <w:rsid w:val="008225B3"/>
    <w:rsid w:val="00823D6E"/>
    <w:rsid w:val="00832E1B"/>
    <w:rsid w:val="008361CB"/>
    <w:rsid w:val="00836238"/>
    <w:rsid w:val="00862F28"/>
    <w:rsid w:val="00866004"/>
    <w:rsid w:val="0088005A"/>
    <w:rsid w:val="00882C37"/>
    <w:rsid w:val="008902CF"/>
    <w:rsid w:val="008A4CE5"/>
    <w:rsid w:val="008A5643"/>
    <w:rsid w:val="008B393A"/>
    <w:rsid w:val="008D1B04"/>
    <w:rsid w:val="008D4669"/>
    <w:rsid w:val="008E0C91"/>
    <w:rsid w:val="008E45A2"/>
    <w:rsid w:val="008F6E63"/>
    <w:rsid w:val="00900172"/>
    <w:rsid w:val="009014FD"/>
    <w:rsid w:val="009159E1"/>
    <w:rsid w:val="00915A7E"/>
    <w:rsid w:val="00923390"/>
    <w:rsid w:val="0092422B"/>
    <w:rsid w:val="00926623"/>
    <w:rsid w:val="00934384"/>
    <w:rsid w:val="00955C55"/>
    <w:rsid w:val="0096036E"/>
    <w:rsid w:val="009665E6"/>
    <w:rsid w:val="009916BB"/>
    <w:rsid w:val="0099262B"/>
    <w:rsid w:val="00996381"/>
    <w:rsid w:val="009B2FAB"/>
    <w:rsid w:val="009B4294"/>
    <w:rsid w:val="009B5AE3"/>
    <w:rsid w:val="009C00D1"/>
    <w:rsid w:val="009C173E"/>
    <w:rsid w:val="009C376F"/>
    <w:rsid w:val="009C7AC2"/>
    <w:rsid w:val="009D16E2"/>
    <w:rsid w:val="009D5367"/>
    <w:rsid w:val="009E0947"/>
    <w:rsid w:val="009F0478"/>
    <w:rsid w:val="00A01A22"/>
    <w:rsid w:val="00A02353"/>
    <w:rsid w:val="00A02D38"/>
    <w:rsid w:val="00A12B5E"/>
    <w:rsid w:val="00A26DA3"/>
    <w:rsid w:val="00A34DDC"/>
    <w:rsid w:val="00A5068A"/>
    <w:rsid w:val="00A54F4C"/>
    <w:rsid w:val="00A553A7"/>
    <w:rsid w:val="00A55DD4"/>
    <w:rsid w:val="00A65F4F"/>
    <w:rsid w:val="00A75D53"/>
    <w:rsid w:val="00A91A2C"/>
    <w:rsid w:val="00A92212"/>
    <w:rsid w:val="00A949B2"/>
    <w:rsid w:val="00A97016"/>
    <w:rsid w:val="00A97AD8"/>
    <w:rsid w:val="00AA5BEC"/>
    <w:rsid w:val="00AB5A0E"/>
    <w:rsid w:val="00AD5D97"/>
    <w:rsid w:val="00AF3E40"/>
    <w:rsid w:val="00AF51E2"/>
    <w:rsid w:val="00B009E1"/>
    <w:rsid w:val="00B01729"/>
    <w:rsid w:val="00B37F43"/>
    <w:rsid w:val="00B40417"/>
    <w:rsid w:val="00B46088"/>
    <w:rsid w:val="00B520C3"/>
    <w:rsid w:val="00B61427"/>
    <w:rsid w:val="00B66850"/>
    <w:rsid w:val="00B76968"/>
    <w:rsid w:val="00BA327B"/>
    <w:rsid w:val="00BA3E4A"/>
    <w:rsid w:val="00BB47D4"/>
    <w:rsid w:val="00BB4A92"/>
    <w:rsid w:val="00BB7B6B"/>
    <w:rsid w:val="00BC6095"/>
    <w:rsid w:val="00BD1611"/>
    <w:rsid w:val="00BD697F"/>
    <w:rsid w:val="00BD6E8E"/>
    <w:rsid w:val="00BF751A"/>
    <w:rsid w:val="00C00A7B"/>
    <w:rsid w:val="00C123AC"/>
    <w:rsid w:val="00C15905"/>
    <w:rsid w:val="00C24E02"/>
    <w:rsid w:val="00C41017"/>
    <w:rsid w:val="00C81B89"/>
    <w:rsid w:val="00C8607E"/>
    <w:rsid w:val="00CA3B6A"/>
    <w:rsid w:val="00CB1EEB"/>
    <w:rsid w:val="00CB7CAF"/>
    <w:rsid w:val="00CC40EA"/>
    <w:rsid w:val="00CC5280"/>
    <w:rsid w:val="00D4146C"/>
    <w:rsid w:val="00D51F56"/>
    <w:rsid w:val="00D81EE2"/>
    <w:rsid w:val="00DC68E5"/>
    <w:rsid w:val="00DC6BF9"/>
    <w:rsid w:val="00DC7F86"/>
    <w:rsid w:val="00DD746E"/>
    <w:rsid w:val="00DE41E0"/>
    <w:rsid w:val="00DE48CA"/>
    <w:rsid w:val="00DF42F6"/>
    <w:rsid w:val="00DF6580"/>
    <w:rsid w:val="00E21A5C"/>
    <w:rsid w:val="00E32A6D"/>
    <w:rsid w:val="00E335D6"/>
    <w:rsid w:val="00E47C5C"/>
    <w:rsid w:val="00E57D62"/>
    <w:rsid w:val="00E624C0"/>
    <w:rsid w:val="00E72C0C"/>
    <w:rsid w:val="00E73569"/>
    <w:rsid w:val="00E757B5"/>
    <w:rsid w:val="00E773D6"/>
    <w:rsid w:val="00E8080F"/>
    <w:rsid w:val="00E80C4B"/>
    <w:rsid w:val="00E860F9"/>
    <w:rsid w:val="00E9318A"/>
    <w:rsid w:val="00E93A28"/>
    <w:rsid w:val="00EA0BDA"/>
    <w:rsid w:val="00EA79B4"/>
    <w:rsid w:val="00EB07F7"/>
    <w:rsid w:val="00EB60FD"/>
    <w:rsid w:val="00EC5284"/>
    <w:rsid w:val="00ED6EDC"/>
    <w:rsid w:val="00EE3924"/>
    <w:rsid w:val="00EF4EA9"/>
    <w:rsid w:val="00F028AB"/>
    <w:rsid w:val="00F04CB7"/>
    <w:rsid w:val="00F051C2"/>
    <w:rsid w:val="00F068EC"/>
    <w:rsid w:val="00F06B3E"/>
    <w:rsid w:val="00F119B5"/>
    <w:rsid w:val="00F34212"/>
    <w:rsid w:val="00F70A77"/>
    <w:rsid w:val="00F729EC"/>
    <w:rsid w:val="00F80284"/>
    <w:rsid w:val="00F82BB9"/>
    <w:rsid w:val="00F84FD1"/>
    <w:rsid w:val="00F85B10"/>
    <w:rsid w:val="00F86A95"/>
    <w:rsid w:val="00FA118D"/>
    <w:rsid w:val="00FB0DF4"/>
    <w:rsid w:val="00FB1872"/>
    <w:rsid w:val="00FB3FA4"/>
    <w:rsid w:val="00FB462B"/>
    <w:rsid w:val="00FC0042"/>
    <w:rsid w:val="00FC7DDD"/>
    <w:rsid w:val="00FD2949"/>
    <w:rsid w:val="00FE11E5"/>
    <w:rsid w:val="00FE4993"/>
    <w:rsid w:val="00FE4C1D"/>
    <w:rsid w:val="00FE7673"/>
    <w:rsid w:val="00FF26D2"/>
    <w:rsid w:val="00FF61E0"/>
    <w:rsid w:val="00FF63D1"/>
    <w:rsid w:val="00FF7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476BFB8"/>
  <w15:docId w15:val="{E5B517EA-68ED-4A27-AC42-9745591F97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07F7"/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090704"/>
    <w:pPr>
      <w:keepNext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E21A5C"/>
    <w:pPr>
      <w:numPr>
        <w:numId w:val="4"/>
      </w:numPr>
      <w:spacing w:before="60" w:after="60"/>
      <w:ind w:right="51"/>
      <w:outlineLvl w:val="1"/>
    </w:pPr>
    <w:rPr>
      <w:b/>
      <w:smallCaps w:val="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Datemiseenligne">
    <w:name w:val="Datemiseenligne"/>
    <w:uiPriority w:val="1"/>
    <w:qFormat/>
    <w:rsid w:val="00405E75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090704"/>
    <w:rPr>
      <w:rFonts w:ascii="Tahoma" w:eastAsia="Times New Roman" w:hAnsi="Tahoma" w:cs="Tahoma"/>
      <w:smallCaps/>
      <w:color w:val="365F91"/>
      <w:sz w:val="22"/>
      <w:szCs w:val="24"/>
      <w:lang w:val="fr-FR" w:eastAsia="en-US"/>
    </w:rPr>
  </w:style>
  <w:style w:type="character" w:customStyle="1" w:styleId="Titre2Car">
    <w:name w:val="Titre 2 Car"/>
    <w:link w:val="Titre2"/>
    <w:uiPriority w:val="9"/>
    <w:rsid w:val="00E21A5C"/>
    <w:rPr>
      <w:rFonts w:ascii="Tahoma" w:eastAsia="Times New Roman" w:hAnsi="Tahoma" w:cs="Tahoma"/>
      <w:b/>
      <w:color w:val="365F91"/>
      <w:szCs w:val="24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405E75"/>
    <w:pPr>
      <w:pBdr>
        <w:bottom w:val="single" w:sz="4" w:space="1" w:color="95B3D7"/>
      </w:pBdr>
    </w:pPr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405E75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paragraph" w:styleId="En-tte">
    <w:name w:val="header"/>
    <w:basedOn w:val="Normal"/>
    <w:link w:val="En-tt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En-tteCar">
    <w:name w:val="En-tête Car"/>
    <w:link w:val="En-tte"/>
    <w:uiPriority w:val="99"/>
    <w:rsid w:val="00405E75"/>
    <w:rPr>
      <w:rFonts w:ascii="Tahoma" w:hAnsi="Tahoma"/>
      <w:sz w:val="20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link w:val="Pieddepage"/>
    <w:uiPriority w:val="99"/>
    <w:rsid w:val="00405E75"/>
    <w:rPr>
      <w:rFonts w:ascii="Tahoma" w:hAnsi="Tahoma"/>
      <w:sz w:val="20"/>
      <w:lang w:eastAsia="en-US"/>
    </w:rPr>
  </w:style>
  <w:style w:type="table" w:styleId="Grilledutableau">
    <w:name w:val="Table Grid"/>
    <w:basedOn w:val="TableauNormal"/>
    <w:uiPriority w:val="39"/>
    <w:rsid w:val="00405E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12B5E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12B5E"/>
    <w:rPr>
      <w:rFonts w:ascii="Lucida Grande" w:hAnsi="Lucida Grande"/>
      <w:sz w:val="18"/>
      <w:szCs w:val="18"/>
      <w:lang w:val="fr-FR" w:eastAsia="en-US"/>
    </w:rPr>
  </w:style>
  <w:style w:type="paragraph" w:styleId="Paragraphedeliste">
    <w:name w:val="List Paragraph"/>
    <w:basedOn w:val="Normal"/>
    <w:uiPriority w:val="72"/>
    <w:rsid w:val="00E21A5C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F86A9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F86A95"/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F86A95"/>
    <w:rPr>
      <w:rFonts w:ascii="Tahoma" w:hAnsi="Tahoma"/>
      <w:lang w:val="fr-FR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F86A9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F86A95"/>
    <w:rPr>
      <w:rFonts w:ascii="Tahoma" w:hAnsi="Tahoma"/>
      <w:b/>
      <w:bCs/>
      <w:lang w:val="fr-FR" w:eastAsia="en-US"/>
    </w:rPr>
  </w:style>
  <w:style w:type="paragraph" w:styleId="Rvision">
    <w:name w:val="Revision"/>
    <w:hidden/>
    <w:uiPriority w:val="71"/>
    <w:semiHidden/>
    <w:rsid w:val="005A010D"/>
    <w:rPr>
      <w:rFonts w:ascii="Tahoma" w:hAnsi="Tahoma"/>
      <w:szCs w:val="24"/>
      <w:lang w:val="fr-FR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4.gif"/><Relationship Id="rId2" Type="http://schemas.openxmlformats.org/officeDocument/2006/relationships/image" Target="media/image23.png"/><Relationship Id="rId1" Type="http://schemas.openxmlformats.org/officeDocument/2006/relationships/image" Target="media/image2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alentin\Google%20Drive\DFPFRI\Mod&#232;les\Gabarit%20fiches%20p&#233;dagogiques\Gabarit-MaterielV3.2.dotx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5DAAF82-D376-47E0-B38A-C0AA9E39F9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C:\Users\Valentin\Google Drive\DFPFRI\Modèles\Gabarit fiches pédagogiques\Gabarit-MaterielV3.2.dotx</Template>
  <TotalTime>6</TotalTime>
  <Pages>6</Pages>
  <Words>177</Words>
  <Characters>978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M.</dc:creator>
  <cp:keywords/>
  <dc:description/>
  <cp:lastModifiedBy>Julie ROMANELLI</cp:lastModifiedBy>
  <cp:revision>6</cp:revision>
  <cp:lastPrinted>2023-07-31T06:46:00Z</cp:lastPrinted>
  <dcterms:created xsi:type="dcterms:W3CDTF">2023-07-31T06:46:00Z</dcterms:created>
  <dcterms:modified xsi:type="dcterms:W3CDTF">2023-07-31T08:04:00Z</dcterms:modified>
</cp:coreProperties>
</file>