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F611CE" w14:textId="5B4E9B7C" w:rsidR="00405E75" w:rsidRDefault="00C016BB" w:rsidP="00405E75">
      <w:pPr>
        <w:pStyle w:val="Titre"/>
      </w:pPr>
      <w:r>
        <w:t>Georges, chef d’équipe de sécurité incendie</w:t>
      </w:r>
    </w:p>
    <w:p w14:paraId="1615DDBC" w14:textId="77777777" w:rsidR="00E21A5C" w:rsidRDefault="00E21A5C" w:rsidP="00E21A5C"/>
    <w:p w14:paraId="5FE83D3A" w14:textId="5715CCE8" w:rsidR="00E21A5C" w:rsidRDefault="008A4DE3" w:rsidP="00090704">
      <w:pPr>
        <w:pStyle w:val="Titre1"/>
      </w:pPr>
      <w:bookmarkStart w:id="0" w:name="_Hlk144894673"/>
      <w:r>
        <w:t>Découvrir un univers professionnel</w:t>
      </w:r>
    </w:p>
    <w:p w14:paraId="6B81C24B" w14:textId="77777777" w:rsidR="00405E75" w:rsidRDefault="00405E75" w:rsidP="00090704">
      <w:pPr>
        <w:pStyle w:val="Titre2"/>
        <w:ind w:left="714" w:hanging="357"/>
      </w:pPr>
      <w:r w:rsidRPr="00E21A5C">
        <w:t>Activité 1</w:t>
      </w:r>
    </w:p>
    <w:p w14:paraId="52379E51" w14:textId="77777777" w:rsidR="008A4DE3" w:rsidRPr="008A4DE3" w:rsidRDefault="008A4DE3" w:rsidP="008A4DE3"/>
    <w:bookmarkEnd w:id="0"/>
    <w:p w14:paraId="7D243EF8" w14:textId="0F9DB1A6" w:rsidR="00E21A5C" w:rsidRDefault="00452FF7" w:rsidP="008A4DE3">
      <w:pPr>
        <w:jc w:val="center"/>
      </w:pPr>
      <w:r>
        <w:rPr>
          <w:noProof/>
        </w:rPr>
        <w:drawing>
          <wp:inline distT="0" distB="0" distL="0" distR="0" wp14:anchorId="2FB4E6DA" wp14:editId="1D1C2F81">
            <wp:extent cx="5191850" cy="6163535"/>
            <wp:effectExtent l="0" t="0" r="8890" b="8890"/>
            <wp:docPr id="99333701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337014" name="Image 99333701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91850" cy="6163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0ADE5" w14:textId="77777777" w:rsidR="00E21A5C" w:rsidRDefault="00E21A5C" w:rsidP="00405E75"/>
    <w:p w14:paraId="1096A862" w14:textId="77777777" w:rsidR="00E00AF7" w:rsidRDefault="00E00AF7" w:rsidP="00405E75"/>
    <w:p w14:paraId="1C1C01A8" w14:textId="77777777" w:rsidR="00E00AF7" w:rsidRDefault="00E00AF7" w:rsidP="00405E75"/>
    <w:p w14:paraId="19919E2F" w14:textId="77777777" w:rsidR="00E00AF7" w:rsidRDefault="00E00AF7" w:rsidP="00405E75"/>
    <w:p w14:paraId="296AF6CC" w14:textId="77777777" w:rsidR="00E00AF7" w:rsidRDefault="00E00AF7" w:rsidP="00405E75"/>
    <w:p w14:paraId="58258F6E" w14:textId="77777777" w:rsidR="00E00AF7" w:rsidRDefault="00E00AF7" w:rsidP="00405E75"/>
    <w:p w14:paraId="066D8C2B" w14:textId="77777777" w:rsidR="00E00AF7" w:rsidRDefault="00E00AF7" w:rsidP="00405E75"/>
    <w:p w14:paraId="6C17C489" w14:textId="3BF50E89" w:rsidR="00E00AF7" w:rsidRDefault="00E00AF7" w:rsidP="00E00AF7">
      <w:pPr>
        <w:pStyle w:val="Titre1"/>
      </w:pPr>
      <w:r>
        <w:lastRenderedPageBreak/>
        <w:t xml:space="preserve">Rencontrer </w:t>
      </w:r>
      <w:proofErr w:type="spellStart"/>
      <w:r>
        <w:t>un·e</w:t>
      </w:r>
      <w:proofErr w:type="spellEnd"/>
      <w:r>
        <w:t xml:space="preserve"> </w:t>
      </w:r>
      <w:proofErr w:type="spellStart"/>
      <w:r>
        <w:t>professionnel·le</w:t>
      </w:r>
      <w:proofErr w:type="spellEnd"/>
    </w:p>
    <w:p w14:paraId="66DBAA36" w14:textId="6966BBEE" w:rsidR="00E00AF7" w:rsidRDefault="00E00AF7" w:rsidP="00E00AF7">
      <w:pPr>
        <w:pStyle w:val="Titre2"/>
        <w:ind w:left="714" w:hanging="357"/>
      </w:pPr>
      <w:bookmarkStart w:id="1" w:name="_Hlk144894764"/>
      <w:bookmarkStart w:id="2" w:name="_Hlk144894787"/>
      <w:r w:rsidRPr="00E21A5C">
        <w:t xml:space="preserve">Activité </w:t>
      </w:r>
      <w:r>
        <w:t>2</w:t>
      </w:r>
      <w:bookmarkEnd w:id="1"/>
      <w:r w:rsidR="00AD4399">
        <w:t xml:space="preserve">  </w:t>
      </w: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4811"/>
        <w:gridCol w:w="4811"/>
      </w:tblGrid>
      <w:tr w:rsidR="00452FF7" w14:paraId="1F8402B7" w14:textId="77777777" w:rsidTr="00EF155D">
        <w:trPr>
          <w:trHeight w:val="2951"/>
        </w:trPr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7779EC1" w14:textId="77777777" w:rsidR="00452FF7" w:rsidRDefault="00452FF7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①</w:t>
            </w:r>
            <w:proofErr w:type="gramEnd"/>
          </w:p>
          <w:p w14:paraId="63120357" w14:textId="54FB9B0F" w:rsidR="00452FF7" w:rsidRDefault="000679CD" w:rsidP="00EF155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378727A" wp14:editId="4227CCA3">
                  <wp:extent cx="2917825" cy="1641475"/>
                  <wp:effectExtent l="0" t="0" r="0" b="0"/>
                  <wp:docPr id="365866358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5866358" name="Image 365866358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4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3400306" w14:textId="77777777" w:rsidR="00452FF7" w:rsidRDefault="00452FF7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②</w:t>
            </w:r>
            <w:proofErr w:type="gramEnd"/>
          </w:p>
          <w:p w14:paraId="45170768" w14:textId="3B0358FE" w:rsidR="004E631C" w:rsidRDefault="004E631C" w:rsidP="00EF155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A79D321" wp14:editId="7EA55E12">
                  <wp:extent cx="2917825" cy="1641475"/>
                  <wp:effectExtent l="0" t="0" r="0" b="0"/>
                  <wp:docPr id="436274855" name="Image 4362748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5866358" name="Image 365866358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4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2FF7" w14:paraId="4C24BF5C" w14:textId="77777777" w:rsidTr="00EF155D">
        <w:trPr>
          <w:trHeight w:val="2965"/>
        </w:trPr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668E978" w14:textId="77777777" w:rsidR="00452FF7" w:rsidRDefault="00452FF7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③</w:t>
            </w:r>
            <w:proofErr w:type="gramEnd"/>
          </w:p>
          <w:p w14:paraId="21D162E8" w14:textId="62F2D5A6" w:rsidR="00452FF7" w:rsidRDefault="000679CD" w:rsidP="00EF155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8FB2257" wp14:editId="5EAAD5DC">
                  <wp:extent cx="2917825" cy="1641475"/>
                  <wp:effectExtent l="0" t="0" r="0" b="0"/>
                  <wp:docPr id="782443647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2443647" name="Image 78244364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4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EAC9BA5" w14:textId="77777777" w:rsidR="00452FF7" w:rsidRDefault="00452FF7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④</w:t>
            </w:r>
            <w:proofErr w:type="gramEnd"/>
          </w:p>
          <w:p w14:paraId="78CC2E9A" w14:textId="56497924" w:rsidR="00DB40FC" w:rsidRDefault="00DB40FC" w:rsidP="00EF155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BB9497F" wp14:editId="6E456ACB">
                  <wp:extent cx="2917825" cy="1641475"/>
                  <wp:effectExtent l="0" t="0" r="0" b="0"/>
                  <wp:docPr id="580782920" name="Image 5807829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532856" name="Image 14653285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4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2FF7" w14:paraId="53C2605C" w14:textId="77777777" w:rsidTr="00EF155D">
        <w:trPr>
          <w:cantSplit/>
          <w:trHeight w:val="3117"/>
        </w:trPr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027F1CC" w14:textId="77777777" w:rsidR="00DB40FC" w:rsidRDefault="00DB40FC" w:rsidP="00DB40FC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⑤</w:t>
            </w:r>
            <w:proofErr w:type="gramEnd"/>
          </w:p>
          <w:p w14:paraId="5A21D29F" w14:textId="38286416" w:rsidR="00452FF7" w:rsidRDefault="004E631C" w:rsidP="00EF155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0946FF2" wp14:editId="5997431F">
                  <wp:extent cx="2917825" cy="1641475"/>
                  <wp:effectExtent l="0" t="0" r="0" b="0"/>
                  <wp:docPr id="146532856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532856" name="Image 14653285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4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747C4E3" w14:textId="77777777" w:rsidR="00452FF7" w:rsidRDefault="00DB40FC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⑥</w:t>
            </w:r>
            <w:proofErr w:type="gramEnd"/>
          </w:p>
          <w:p w14:paraId="5E99F7C0" w14:textId="580FE7D5" w:rsidR="0079335D" w:rsidRDefault="0079335D" w:rsidP="00EF155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A9669DF" wp14:editId="14D55AFA">
                  <wp:extent cx="2917825" cy="1633855"/>
                  <wp:effectExtent l="0" t="0" r="0" b="4445"/>
                  <wp:docPr id="49902161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825" cy="1633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1FE4" w14:paraId="649AC162" w14:textId="77777777" w:rsidTr="00EF155D">
        <w:trPr>
          <w:cantSplit/>
          <w:trHeight w:val="3117"/>
        </w:trPr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2C68613" w14:textId="77777777" w:rsidR="00DB40FC" w:rsidRDefault="00DB40FC" w:rsidP="00DB40FC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⑦</w:t>
            </w:r>
            <w:proofErr w:type="gramEnd"/>
          </w:p>
          <w:p w14:paraId="401E6677" w14:textId="3D9A2199" w:rsidR="00C81FE4" w:rsidRDefault="0079335D" w:rsidP="00EF155D">
            <w:pPr>
              <w:jc w:val="center"/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5404527B" wp14:editId="272B2794">
                  <wp:extent cx="2917825" cy="1633855"/>
                  <wp:effectExtent l="0" t="0" r="0" b="4445"/>
                  <wp:docPr id="196202908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825" cy="1633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94DB161" w14:textId="3DDFE431" w:rsidR="00C81FE4" w:rsidRDefault="00DB40FC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⑧</w:t>
            </w:r>
            <w:proofErr w:type="gramEnd"/>
            <w:r w:rsidR="00C81FE4">
              <w:rPr>
                <w:rFonts w:ascii="Calibri" w:hAnsi="Calibri" w:cs="Calibri"/>
                <w:noProof/>
              </w:rPr>
              <w:drawing>
                <wp:inline distT="0" distB="0" distL="0" distR="0" wp14:anchorId="555A968A" wp14:editId="759211E5">
                  <wp:extent cx="2917825" cy="1656080"/>
                  <wp:effectExtent l="0" t="0" r="0" b="1270"/>
                  <wp:docPr id="1622737676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2737676" name="Image 1622737676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56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1FE4" w14:paraId="090A224B" w14:textId="77777777" w:rsidTr="00EF155D">
        <w:trPr>
          <w:cantSplit/>
          <w:trHeight w:val="3117"/>
        </w:trPr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FB379C2" w14:textId="77777777" w:rsidR="00C81FE4" w:rsidRDefault="00DB40FC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lastRenderedPageBreak/>
              <w:t>⑨</w:t>
            </w:r>
            <w:proofErr w:type="gramEnd"/>
          </w:p>
          <w:p w14:paraId="2D0B9F06" w14:textId="4D3F54A6" w:rsidR="0079335D" w:rsidRDefault="0079335D" w:rsidP="00EF155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119F3036" wp14:editId="23093B2C">
                  <wp:extent cx="2917825" cy="1656080"/>
                  <wp:effectExtent l="0" t="0" r="0" b="1270"/>
                  <wp:docPr id="79806509" name="Image 798065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2737676" name="Image 1622737676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56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1E06832" w14:textId="503C58CD" w:rsidR="00C81FE4" w:rsidRDefault="00DB40FC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⑩</w:t>
            </w:r>
            <w:proofErr w:type="gramEnd"/>
            <w:r w:rsidR="00C81FE4">
              <w:rPr>
                <w:rFonts w:ascii="Calibri" w:hAnsi="Calibri" w:cs="Calibri"/>
                <w:noProof/>
              </w:rPr>
              <w:drawing>
                <wp:inline distT="0" distB="0" distL="0" distR="0" wp14:anchorId="545D683D" wp14:editId="7D128586">
                  <wp:extent cx="2917825" cy="1641475"/>
                  <wp:effectExtent l="0" t="0" r="0" b="0"/>
                  <wp:docPr id="354560790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4560790" name="Image 354560790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4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1FE4" w14:paraId="6F02B59E" w14:textId="77777777" w:rsidTr="00EF155D">
        <w:trPr>
          <w:cantSplit/>
          <w:trHeight w:val="3117"/>
        </w:trPr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047862F" w14:textId="7ABAD6C7" w:rsidR="00C81FE4" w:rsidRDefault="00DB40FC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⑪</w:t>
            </w:r>
            <w:proofErr w:type="gramEnd"/>
            <w:r w:rsidR="00C81FE4">
              <w:rPr>
                <w:rFonts w:ascii="Calibri" w:hAnsi="Calibri" w:cs="Calibri"/>
                <w:noProof/>
              </w:rPr>
              <w:drawing>
                <wp:inline distT="0" distB="0" distL="0" distR="0" wp14:anchorId="38897AF4" wp14:editId="73936BA0">
                  <wp:extent cx="2917825" cy="1641475"/>
                  <wp:effectExtent l="0" t="0" r="0" b="0"/>
                  <wp:docPr id="280733536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0733536" name="Image 280733536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4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5319B61" w14:textId="2C09F54F" w:rsidR="00C81FE4" w:rsidRDefault="00403F84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⑫</w:t>
            </w:r>
            <w:proofErr w:type="gramEnd"/>
          </w:p>
          <w:p w14:paraId="16659BF1" w14:textId="689B3084" w:rsidR="0079335D" w:rsidRDefault="0079335D" w:rsidP="00EF155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24A11949" wp14:editId="5353DD7C">
                  <wp:extent cx="2917825" cy="1641475"/>
                  <wp:effectExtent l="0" t="0" r="0" b="0"/>
                  <wp:docPr id="402829027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2829027" name="Image 4028290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4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F368A8" w14:textId="4EA4ADB9" w:rsidR="0079335D" w:rsidRDefault="0079335D" w:rsidP="00EF155D">
            <w:pPr>
              <w:jc w:val="center"/>
              <w:rPr>
                <w:rFonts w:ascii="Calibri" w:hAnsi="Calibri" w:cs="Calibri"/>
              </w:rPr>
            </w:pPr>
          </w:p>
        </w:tc>
      </w:tr>
      <w:tr w:rsidR="004E631C" w14:paraId="6162A505" w14:textId="77777777" w:rsidTr="00EF155D">
        <w:trPr>
          <w:cantSplit/>
          <w:trHeight w:val="3117"/>
        </w:trPr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5ADFB78" w14:textId="3782AA88" w:rsidR="004E631C" w:rsidRDefault="00403F84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⑬</w:t>
            </w:r>
            <w:proofErr w:type="gramEnd"/>
          </w:p>
          <w:p w14:paraId="1B020FCF" w14:textId="234D3E59" w:rsidR="004E631C" w:rsidRDefault="004E631C" w:rsidP="00EF155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655D8EFB" wp14:editId="51432B4B">
                  <wp:extent cx="2917825" cy="1641475"/>
                  <wp:effectExtent l="0" t="0" r="0" b="0"/>
                  <wp:docPr id="1907017380" name="Image 19070173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2829027" name="Image 4028290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4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45E208C" w14:textId="660864F6" w:rsidR="004E631C" w:rsidRDefault="00403F84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⑭</w:t>
            </w:r>
            <w:proofErr w:type="gramEnd"/>
          </w:p>
          <w:p w14:paraId="39252754" w14:textId="1FC8EEA8" w:rsidR="004E631C" w:rsidRDefault="004E631C" w:rsidP="00EF155D">
            <w:pPr>
              <w:jc w:val="center"/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7A785B99" wp14:editId="765F021A">
                  <wp:extent cx="2917825" cy="1648460"/>
                  <wp:effectExtent l="0" t="0" r="0" b="8890"/>
                  <wp:docPr id="1416611772" name="Image 14166117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8641220" name="Image 1848641220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48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631C" w14:paraId="6D306127" w14:textId="77777777" w:rsidTr="00EF155D">
        <w:trPr>
          <w:cantSplit/>
          <w:trHeight w:val="3117"/>
        </w:trPr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603F7D9" w14:textId="26A5390A" w:rsidR="004E631C" w:rsidRDefault="00403F84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⑮</w:t>
            </w:r>
            <w:proofErr w:type="gramEnd"/>
          </w:p>
          <w:p w14:paraId="74BFDF27" w14:textId="594B09F8" w:rsidR="004E631C" w:rsidRDefault="004E631C" w:rsidP="00EF155D">
            <w:pPr>
              <w:jc w:val="center"/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0318AD7C" wp14:editId="387AC7AD">
                  <wp:extent cx="2917825" cy="1619250"/>
                  <wp:effectExtent l="0" t="0" r="0" b="0"/>
                  <wp:docPr id="545526926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825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2FC1E06" w14:textId="03E7E29A" w:rsidR="004E631C" w:rsidRDefault="00403F84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⑯</w:t>
            </w:r>
            <w:proofErr w:type="gramEnd"/>
          </w:p>
          <w:p w14:paraId="7FE0C69D" w14:textId="07D6D0FC" w:rsidR="004E631C" w:rsidRDefault="004E631C" w:rsidP="00EF155D">
            <w:pPr>
              <w:jc w:val="center"/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2E6B5063" wp14:editId="123B4BC7">
                  <wp:extent cx="2917825" cy="1619250"/>
                  <wp:effectExtent l="0" t="0" r="0" b="0"/>
                  <wp:docPr id="2113420614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825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631C" w14:paraId="34253BD1" w14:textId="77777777" w:rsidTr="00EF155D">
        <w:trPr>
          <w:cantSplit/>
          <w:trHeight w:val="3117"/>
        </w:trPr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43CDC6F" w14:textId="2EE03D7F" w:rsidR="004E631C" w:rsidRDefault="00403F84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lastRenderedPageBreak/>
              <w:t>⑰</w:t>
            </w:r>
            <w:proofErr w:type="gramEnd"/>
          </w:p>
          <w:p w14:paraId="4CC6D005" w14:textId="6611C0F5" w:rsidR="004E631C" w:rsidRDefault="004E631C" w:rsidP="00EF155D">
            <w:pPr>
              <w:jc w:val="center"/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76C3C929" wp14:editId="79FC7B43">
                  <wp:extent cx="2917825" cy="1626870"/>
                  <wp:effectExtent l="0" t="0" r="0" b="0"/>
                  <wp:docPr id="1359069203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825" cy="162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C1A11A4" w14:textId="2CFD3C8B" w:rsidR="004E631C" w:rsidRDefault="00403F84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⑱</w:t>
            </w:r>
            <w:proofErr w:type="gramEnd"/>
          </w:p>
          <w:p w14:paraId="02272E3B" w14:textId="37EEFA3E" w:rsidR="004E631C" w:rsidRDefault="00403F84" w:rsidP="00EF155D">
            <w:pPr>
              <w:jc w:val="center"/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45518037" wp14:editId="62B0A47B">
                  <wp:extent cx="2917825" cy="1626870"/>
                  <wp:effectExtent l="0" t="0" r="0" b="0"/>
                  <wp:docPr id="325646609" name="Image 3256466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825" cy="162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631C" w14:paraId="364A170E" w14:textId="77777777" w:rsidTr="00EF155D">
        <w:trPr>
          <w:cantSplit/>
          <w:trHeight w:val="3117"/>
        </w:trPr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B0F1E78" w14:textId="419105D7" w:rsidR="004E631C" w:rsidRDefault="00403F84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⑲</w:t>
            </w:r>
            <w:proofErr w:type="gramEnd"/>
          </w:p>
          <w:p w14:paraId="6A54D65C" w14:textId="0D198175" w:rsidR="004E631C" w:rsidRDefault="004E631C" w:rsidP="00EF155D">
            <w:pPr>
              <w:jc w:val="center"/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4A9AEC4D" wp14:editId="571649C9">
                  <wp:extent cx="2917825" cy="1670685"/>
                  <wp:effectExtent l="0" t="0" r="0" b="5715"/>
                  <wp:docPr id="110868135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825" cy="1670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1356C40" w14:textId="2A9DD6EB" w:rsidR="004E631C" w:rsidRDefault="00403F84" w:rsidP="00EF155D">
            <w:pPr>
              <w:jc w:val="center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⑳</w:t>
            </w:r>
            <w:proofErr w:type="gramEnd"/>
          </w:p>
          <w:p w14:paraId="53B08779" w14:textId="4AB96B43" w:rsidR="00403F84" w:rsidRDefault="00403F84" w:rsidP="00EF155D">
            <w:pPr>
              <w:jc w:val="center"/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4654C461" wp14:editId="3CFE8B50">
                  <wp:extent cx="2872267" cy="1626870"/>
                  <wp:effectExtent l="0" t="0" r="4445" b="0"/>
                  <wp:docPr id="1294923098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7434" cy="1629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4FAF2EC" w14:textId="77777777" w:rsidR="001A17BA" w:rsidRDefault="001A17BA" w:rsidP="00E00AF7"/>
    <w:p w14:paraId="50136956" w14:textId="01A038C1" w:rsidR="008D1CA6" w:rsidRDefault="008D1CA6" w:rsidP="008D1CA6">
      <w:pPr>
        <w:pStyle w:val="Titre1"/>
      </w:pPr>
      <w:r>
        <w:t>Consolider sa maitrise de la langue</w:t>
      </w:r>
    </w:p>
    <w:p w14:paraId="115CD58C" w14:textId="1B346393" w:rsidR="001A17BA" w:rsidRDefault="008D1CA6" w:rsidP="00E00AF7">
      <w:pPr>
        <w:pStyle w:val="Titre2"/>
        <w:ind w:left="714" w:hanging="357"/>
      </w:pPr>
      <w:r w:rsidRPr="00E21A5C">
        <w:t xml:space="preserve">Activité </w:t>
      </w:r>
      <w:r>
        <w:t>6</w:t>
      </w:r>
    </w:p>
    <w:tbl>
      <w:tblPr>
        <w:tblStyle w:val="Grilledutableau"/>
        <w:tblW w:w="0" w:type="auto"/>
        <w:tblBorders>
          <w:top w:val="single" w:sz="4" w:space="0" w:color="002060"/>
          <w:left w:val="single" w:sz="4" w:space="0" w:color="002060"/>
          <w:bottom w:val="single" w:sz="4" w:space="0" w:color="002060"/>
          <w:right w:val="single" w:sz="4" w:space="0" w:color="002060"/>
          <w:insideH w:val="single" w:sz="4" w:space="0" w:color="002060"/>
          <w:insideV w:val="single" w:sz="4" w:space="0" w:color="002060"/>
        </w:tblBorders>
        <w:tblLook w:val="04A0" w:firstRow="1" w:lastRow="0" w:firstColumn="1" w:lastColumn="0" w:noHBand="0" w:noVBand="1"/>
      </w:tblPr>
      <w:tblGrid>
        <w:gridCol w:w="9622"/>
      </w:tblGrid>
      <w:tr w:rsidR="008D1CA6" w14:paraId="153AA307" w14:textId="77777777" w:rsidTr="00B80983">
        <w:tc>
          <w:tcPr>
            <w:tcW w:w="9622" w:type="dxa"/>
          </w:tcPr>
          <w:p w14:paraId="6521A499" w14:textId="7E25FB5B" w:rsidR="002F41E5" w:rsidRPr="00B80983" w:rsidRDefault="002F41E5" w:rsidP="00C016BB">
            <w:pPr>
              <w:spacing w:before="60" w:line="360" w:lineRule="auto"/>
              <w:rPr>
                <w:sz w:val="24"/>
              </w:rPr>
            </w:pPr>
            <w:r w:rsidRPr="00B80983">
              <w:rPr>
                <w:sz w:val="24"/>
              </w:rPr>
              <w:t>20/09/2023</w:t>
            </w:r>
          </w:p>
          <w:p w14:paraId="58B0116F" w14:textId="2C3D703C" w:rsidR="002F41E5" w:rsidRPr="00B80983" w:rsidRDefault="002F41E5" w:rsidP="00B80983">
            <w:pPr>
              <w:spacing w:line="360" w:lineRule="auto"/>
              <w:rPr>
                <w:sz w:val="24"/>
              </w:rPr>
            </w:pPr>
            <w:r w:rsidRPr="00B80983">
              <w:rPr>
                <w:sz w:val="24"/>
              </w:rPr>
              <w:t>12h12 </w:t>
            </w:r>
          </w:p>
          <w:p w14:paraId="69AF93C3" w14:textId="112271DD" w:rsidR="002F41E5" w:rsidRPr="00B80983" w:rsidRDefault="002F41E5" w:rsidP="00B80983">
            <w:pPr>
              <w:pStyle w:val="Paragraphedeliste"/>
              <w:numPr>
                <w:ilvl w:val="0"/>
                <w:numId w:val="6"/>
              </w:numPr>
              <w:spacing w:line="360" w:lineRule="auto"/>
              <w:rPr>
                <w:sz w:val="24"/>
              </w:rPr>
            </w:pPr>
            <w:proofErr w:type="gramStart"/>
            <w:r w:rsidRPr="00B80983">
              <w:rPr>
                <w:sz w:val="24"/>
              </w:rPr>
              <w:t>alarme</w:t>
            </w:r>
            <w:proofErr w:type="gramEnd"/>
            <w:r w:rsidRPr="00B80983">
              <w:rPr>
                <w:sz w:val="24"/>
              </w:rPr>
              <w:t xml:space="preserve"> détecteur automatique</w:t>
            </w:r>
            <w:r w:rsidR="00B80983">
              <w:rPr>
                <w:sz w:val="24"/>
              </w:rPr>
              <w:t xml:space="preserve"> : </w:t>
            </w:r>
            <w:r w:rsidR="00B80983" w:rsidRPr="00B80983">
              <w:rPr>
                <w:sz w:val="24"/>
              </w:rPr>
              <w:t>dernier étage (zone C + D)</w:t>
            </w:r>
          </w:p>
          <w:p w14:paraId="106708D2" w14:textId="180C66A6" w:rsidR="002F41E5" w:rsidRPr="00B80983" w:rsidRDefault="002F41E5" w:rsidP="00B80983">
            <w:pPr>
              <w:pStyle w:val="Paragraphedeliste"/>
              <w:numPr>
                <w:ilvl w:val="0"/>
                <w:numId w:val="6"/>
              </w:numPr>
              <w:spacing w:line="360" w:lineRule="auto"/>
              <w:rPr>
                <w:sz w:val="24"/>
              </w:rPr>
            </w:pPr>
            <w:proofErr w:type="gramStart"/>
            <w:r w:rsidRPr="00B80983">
              <w:rPr>
                <w:sz w:val="24"/>
              </w:rPr>
              <w:t>poste</w:t>
            </w:r>
            <w:proofErr w:type="gramEnd"/>
            <w:r w:rsidRPr="00B80983">
              <w:rPr>
                <w:sz w:val="24"/>
              </w:rPr>
              <w:t xml:space="preserve"> de sécu : pas d’image feu </w:t>
            </w:r>
          </w:p>
          <w:p w14:paraId="0907EFB7" w14:textId="478AA11E" w:rsidR="002F41E5" w:rsidRPr="00B80983" w:rsidRDefault="002F41E5" w:rsidP="00B80983">
            <w:pPr>
              <w:pStyle w:val="Paragraphedeliste"/>
              <w:numPr>
                <w:ilvl w:val="0"/>
                <w:numId w:val="6"/>
              </w:numPr>
              <w:spacing w:line="360" w:lineRule="auto"/>
              <w:rPr>
                <w:sz w:val="24"/>
              </w:rPr>
            </w:pPr>
            <w:proofErr w:type="gramStart"/>
            <w:r w:rsidRPr="00B80983">
              <w:rPr>
                <w:sz w:val="24"/>
              </w:rPr>
              <w:t>pas</w:t>
            </w:r>
            <w:proofErr w:type="gramEnd"/>
            <w:r w:rsidRPr="00B80983">
              <w:rPr>
                <w:sz w:val="24"/>
              </w:rPr>
              <w:t xml:space="preserve"> de fumée </w:t>
            </w:r>
          </w:p>
          <w:p w14:paraId="4FE6FD0D" w14:textId="60F97358" w:rsidR="008D1CA6" w:rsidRPr="00B80983" w:rsidRDefault="002F41E5" w:rsidP="00B80983">
            <w:pPr>
              <w:spacing w:line="360" w:lineRule="auto"/>
              <w:rPr>
                <w:sz w:val="24"/>
              </w:rPr>
            </w:pPr>
            <w:r w:rsidRPr="00B80983">
              <w:rPr>
                <w:sz w:val="24"/>
              </w:rPr>
              <w:t>12h23 =&gt; levée de doute (Ibrahima + Georges)</w:t>
            </w:r>
          </w:p>
          <w:p w14:paraId="56E224B9" w14:textId="1A89191D" w:rsidR="002F41E5" w:rsidRPr="00B80983" w:rsidRDefault="002F41E5" w:rsidP="00B80983">
            <w:pPr>
              <w:spacing w:line="360" w:lineRule="auto"/>
              <w:rPr>
                <w:sz w:val="24"/>
              </w:rPr>
            </w:pPr>
            <w:r w:rsidRPr="00B80983">
              <w:rPr>
                <w:sz w:val="24"/>
              </w:rPr>
              <w:t>12h30 : RAS</w:t>
            </w:r>
            <w:r w:rsidR="00B80983" w:rsidRPr="00B80983">
              <w:rPr>
                <w:sz w:val="24"/>
              </w:rPr>
              <w:t xml:space="preserve"> (détection intempestive)</w:t>
            </w:r>
          </w:p>
          <w:p w14:paraId="7C4C4687" w14:textId="040D65B8" w:rsidR="008D1CA6" w:rsidRPr="00C016BB" w:rsidRDefault="006B48C7" w:rsidP="00C016BB">
            <w:pPr>
              <w:spacing w:line="360" w:lineRule="auto"/>
              <w:rPr>
                <w:sz w:val="24"/>
              </w:rPr>
            </w:pPr>
            <w:r>
              <w:rPr>
                <w:sz w:val="24"/>
              </w:rPr>
              <w:t xml:space="preserve">    </w:t>
            </w:r>
            <w:r w:rsidRPr="00B80983">
              <w:rPr>
                <w:sz w:val="24"/>
              </w:rPr>
              <w:t>=&gt;</w:t>
            </w:r>
            <w:r w:rsidR="002F41E5" w:rsidRPr="00B80983">
              <w:rPr>
                <w:sz w:val="24"/>
              </w:rPr>
              <w:t xml:space="preserve"> Réarm</w:t>
            </w:r>
            <w:r>
              <w:rPr>
                <w:sz w:val="24"/>
              </w:rPr>
              <w:t>ement</w:t>
            </w:r>
          </w:p>
        </w:tc>
      </w:tr>
    </w:tbl>
    <w:p w14:paraId="528B63AE" w14:textId="77777777" w:rsidR="001A17BA" w:rsidRDefault="001A17BA" w:rsidP="00E00AF7"/>
    <w:tbl>
      <w:tblPr>
        <w:tblStyle w:val="Grilledutableau"/>
        <w:tblW w:w="0" w:type="auto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867"/>
        <w:gridCol w:w="2086"/>
      </w:tblGrid>
      <w:tr w:rsidR="00AD4399" w:rsidRPr="00AE4211" w14:paraId="76FBDC77" w14:textId="77777777" w:rsidTr="00AE4211">
        <w:trPr>
          <w:jc w:val="center"/>
        </w:trPr>
        <w:tc>
          <w:tcPr>
            <w:tcW w:w="2547" w:type="dxa"/>
          </w:tcPr>
          <w:p w14:paraId="1EE05DF4" w14:textId="02F7A69C" w:rsidR="00AD4399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 w:rsidRPr="00AE4211">
              <w:rPr>
                <w:sz w:val="24"/>
              </w:rPr>
              <w:t>ce</w:t>
            </w:r>
            <w:proofErr w:type="gramEnd"/>
            <w:r w:rsidRPr="00AE4211">
              <w:rPr>
                <w:sz w:val="24"/>
              </w:rPr>
              <w:t xml:space="preserve"> matin</w:t>
            </w:r>
          </w:p>
        </w:tc>
        <w:tc>
          <w:tcPr>
            <w:tcW w:w="3867" w:type="dxa"/>
          </w:tcPr>
          <w:p w14:paraId="20811CDB" w14:textId="6E959657" w:rsidR="00AD4399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r w:rsidRPr="00AE4211">
              <w:rPr>
                <w:sz w:val="24"/>
              </w:rPr>
              <w:t>11h</w:t>
            </w:r>
          </w:p>
        </w:tc>
        <w:tc>
          <w:tcPr>
            <w:tcW w:w="2086" w:type="dxa"/>
          </w:tcPr>
          <w:p w14:paraId="143CAE6A" w14:textId="5D1DE555" w:rsidR="00AD4399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r w:rsidRPr="00AE4211">
              <w:rPr>
                <w:sz w:val="24"/>
              </w:rPr>
              <w:t>Thomas</w:t>
            </w:r>
          </w:p>
        </w:tc>
      </w:tr>
      <w:tr w:rsidR="00AD4399" w:rsidRPr="00AE4211" w14:paraId="3F3E2465" w14:textId="77777777" w:rsidTr="00AE4211">
        <w:trPr>
          <w:jc w:val="center"/>
        </w:trPr>
        <w:tc>
          <w:tcPr>
            <w:tcW w:w="2547" w:type="dxa"/>
          </w:tcPr>
          <w:p w14:paraId="3745B7C5" w14:textId="08B59520" w:rsidR="00AD4399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 w:rsidRPr="00AE4211">
              <w:rPr>
                <w:sz w:val="24"/>
              </w:rPr>
              <w:t>maçon</w:t>
            </w:r>
            <w:proofErr w:type="gramEnd"/>
          </w:p>
        </w:tc>
        <w:tc>
          <w:tcPr>
            <w:tcW w:w="3867" w:type="dxa"/>
          </w:tcPr>
          <w:p w14:paraId="08A7C1D5" w14:textId="5DD5A3FC" w:rsidR="00AD4399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 w:rsidRPr="00AE4211">
              <w:rPr>
                <w:sz w:val="24"/>
              </w:rPr>
              <w:t>malaise</w:t>
            </w:r>
            <w:proofErr w:type="gramEnd"/>
          </w:p>
        </w:tc>
        <w:tc>
          <w:tcPr>
            <w:tcW w:w="2086" w:type="dxa"/>
          </w:tcPr>
          <w:p w14:paraId="26C3C3E0" w14:textId="6761716E" w:rsidR="00AD4399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 w:rsidRPr="00AE4211">
              <w:rPr>
                <w:sz w:val="24"/>
              </w:rPr>
              <w:t>chantier</w:t>
            </w:r>
            <w:proofErr w:type="gramEnd"/>
          </w:p>
        </w:tc>
      </w:tr>
      <w:tr w:rsidR="00AD4399" w:rsidRPr="00AE4211" w14:paraId="0B1DA9E5" w14:textId="77777777" w:rsidTr="00AE4211">
        <w:trPr>
          <w:jc w:val="center"/>
        </w:trPr>
        <w:tc>
          <w:tcPr>
            <w:tcW w:w="2547" w:type="dxa"/>
          </w:tcPr>
          <w:p w14:paraId="4E06FD20" w14:textId="12D496BF" w:rsidR="00AD4399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 w:rsidRPr="00AE4211">
              <w:rPr>
                <w:sz w:val="24"/>
              </w:rPr>
              <w:t>cour</w:t>
            </w:r>
            <w:proofErr w:type="gramEnd"/>
            <w:r w:rsidRPr="00AE4211">
              <w:rPr>
                <w:sz w:val="24"/>
              </w:rPr>
              <w:t xml:space="preserve"> principale</w:t>
            </w:r>
          </w:p>
        </w:tc>
        <w:tc>
          <w:tcPr>
            <w:tcW w:w="3867" w:type="dxa"/>
          </w:tcPr>
          <w:p w14:paraId="7D298492" w14:textId="440C9D0A" w:rsidR="00AD4399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 w:rsidRPr="00AE4211">
              <w:rPr>
                <w:rFonts w:eastAsia="Arial Unicode MS"/>
                <w:sz w:val="24"/>
              </w:rPr>
              <w:t>échafaudage</w:t>
            </w:r>
            <w:proofErr w:type="gramEnd"/>
          </w:p>
        </w:tc>
        <w:tc>
          <w:tcPr>
            <w:tcW w:w="2086" w:type="dxa"/>
          </w:tcPr>
          <w:p w14:paraId="3CCFCDF9" w14:textId="1B9A81B9" w:rsidR="00AD4399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r w:rsidRPr="00AE4211">
              <w:rPr>
                <w:sz w:val="24"/>
              </w:rPr>
              <w:t>Nasir</w:t>
            </w:r>
          </w:p>
        </w:tc>
      </w:tr>
      <w:tr w:rsidR="00AD4399" w:rsidRPr="00AE4211" w14:paraId="17043C38" w14:textId="77777777" w:rsidTr="00AE4211">
        <w:trPr>
          <w:jc w:val="center"/>
        </w:trPr>
        <w:tc>
          <w:tcPr>
            <w:tcW w:w="2547" w:type="dxa"/>
          </w:tcPr>
          <w:p w14:paraId="0C0B60E7" w14:textId="0D224EDE" w:rsidR="00AD4399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 w:rsidRPr="00AE4211">
              <w:rPr>
                <w:sz w:val="24"/>
              </w:rPr>
              <w:t>collègue</w:t>
            </w:r>
            <w:proofErr w:type="gramEnd"/>
          </w:p>
        </w:tc>
        <w:tc>
          <w:tcPr>
            <w:tcW w:w="3867" w:type="dxa"/>
          </w:tcPr>
          <w:p w14:paraId="2B9145ED" w14:textId="10E42481" w:rsidR="00AD4399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 w:rsidRPr="00AE4211">
              <w:rPr>
                <w:sz w:val="24"/>
              </w:rPr>
              <w:t>respirait</w:t>
            </w:r>
            <w:proofErr w:type="gramEnd"/>
          </w:p>
        </w:tc>
        <w:tc>
          <w:tcPr>
            <w:tcW w:w="2086" w:type="dxa"/>
          </w:tcPr>
          <w:p w14:paraId="7F345DED" w14:textId="505E2661" w:rsidR="00AD4399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r w:rsidRPr="00AE4211">
              <w:rPr>
                <w:sz w:val="24"/>
              </w:rPr>
              <w:t>PLS</w:t>
            </w:r>
          </w:p>
        </w:tc>
      </w:tr>
      <w:tr w:rsidR="00AD4399" w:rsidRPr="00AE4211" w14:paraId="64C98B51" w14:textId="77777777" w:rsidTr="00AE4211">
        <w:trPr>
          <w:jc w:val="center"/>
        </w:trPr>
        <w:tc>
          <w:tcPr>
            <w:tcW w:w="2547" w:type="dxa"/>
          </w:tcPr>
          <w:p w14:paraId="3C82E991" w14:textId="1E89292F" w:rsidR="00AD4399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 w:rsidRPr="00AE4211">
              <w:rPr>
                <w:sz w:val="24"/>
              </w:rPr>
              <w:t>n’a</w:t>
            </w:r>
            <w:proofErr w:type="gramEnd"/>
            <w:r w:rsidRPr="00AE4211">
              <w:rPr>
                <w:sz w:val="24"/>
              </w:rPr>
              <w:t xml:space="preserve"> pas basculé</w:t>
            </w:r>
          </w:p>
        </w:tc>
        <w:tc>
          <w:tcPr>
            <w:tcW w:w="3867" w:type="dxa"/>
          </w:tcPr>
          <w:p w14:paraId="054727D6" w14:textId="392329BD" w:rsidR="00AD4399" w:rsidRPr="00AE4211" w:rsidRDefault="00C016BB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>
              <w:rPr>
                <w:rFonts w:eastAsia="Arial Unicode MS"/>
                <w:sz w:val="24"/>
              </w:rPr>
              <w:t>les</w:t>
            </w:r>
            <w:proofErr w:type="gramEnd"/>
            <w:r>
              <w:rPr>
                <w:rFonts w:eastAsia="Arial Unicode MS"/>
                <w:sz w:val="24"/>
              </w:rPr>
              <w:t xml:space="preserve"> pompiers</w:t>
            </w:r>
          </w:p>
        </w:tc>
        <w:tc>
          <w:tcPr>
            <w:tcW w:w="2086" w:type="dxa"/>
          </w:tcPr>
          <w:p w14:paraId="15CFED26" w14:textId="5E25C2B9" w:rsidR="00AD4399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 w:rsidRPr="00AE4211">
              <w:rPr>
                <w:sz w:val="24"/>
              </w:rPr>
              <w:t>arrivés</w:t>
            </w:r>
            <w:proofErr w:type="gramEnd"/>
            <w:r w:rsidRPr="00AE4211">
              <w:rPr>
                <w:sz w:val="24"/>
              </w:rPr>
              <w:t xml:space="preserve"> vite</w:t>
            </w:r>
          </w:p>
        </w:tc>
      </w:tr>
      <w:tr w:rsidR="00AD4399" w:rsidRPr="00AE4211" w14:paraId="17D37EDC" w14:textId="77777777" w:rsidTr="00AE4211">
        <w:trPr>
          <w:jc w:val="center"/>
        </w:trPr>
        <w:tc>
          <w:tcPr>
            <w:tcW w:w="2547" w:type="dxa"/>
          </w:tcPr>
          <w:p w14:paraId="552FBA72" w14:textId="19E9EF0F" w:rsidR="00AD4399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 w:rsidRPr="00AE4211">
              <w:rPr>
                <w:sz w:val="24"/>
              </w:rPr>
              <w:t>a</w:t>
            </w:r>
            <w:proofErr w:type="gramEnd"/>
            <w:r w:rsidRPr="00AE4211">
              <w:rPr>
                <w:sz w:val="24"/>
              </w:rPr>
              <w:t xml:space="preserve"> repris connaissance</w:t>
            </w:r>
          </w:p>
        </w:tc>
        <w:tc>
          <w:tcPr>
            <w:tcW w:w="3867" w:type="dxa"/>
          </w:tcPr>
          <w:p w14:paraId="23109689" w14:textId="5CF212EC" w:rsidR="00AD4399" w:rsidRPr="00AE4211" w:rsidRDefault="00AE4211" w:rsidP="00AE4211">
            <w:pPr>
              <w:spacing w:before="60" w:after="60"/>
              <w:jc w:val="center"/>
              <w:rPr>
                <w:rFonts w:eastAsia="Arial Unicode MS"/>
                <w:sz w:val="24"/>
              </w:rPr>
            </w:pPr>
            <w:proofErr w:type="gramStart"/>
            <w:r w:rsidRPr="00AE4211">
              <w:rPr>
                <w:rFonts w:eastAsia="Arial Unicode MS"/>
                <w:sz w:val="24"/>
              </w:rPr>
              <w:t>examiné</w:t>
            </w:r>
            <w:proofErr w:type="gramEnd"/>
            <w:r w:rsidRPr="00AE4211">
              <w:rPr>
                <w:rFonts w:eastAsia="Arial Unicode MS"/>
                <w:sz w:val="24"/>
              </w:rPr>
              <w:t xml:space="preserve"> sur place</w:t>
            </w:r>
          </w:p>
        </w:tc>
        <w:tc>
          <w:tcPr>
            <w:tcW w:w="2086" w:type="dxa"/>
          </w:tcPr>
          <w:p w14:paraId="4E6BC78E" w14:textId="713A3A5D" w:rsidR="00AD4399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appelé</w:t>
            </w:r>
            <w:proofErr w:type="gramEnd"/>
          </w:p>
        </w:tc>
      </w:tr>
      <w:tr w:rsidR="00AE4211" w:rsidRPr="00AE4211" w14:paraId="43B17D7F" w14:textId="77777777" w:rsidTr="00AE4211">
        <w:trPr>
          <w:jc w:val="center"/>
        </w:trPr>
        <w:tc>
          <w:tcPr>
            <w:tcW w:w="2547" w:type="dxa"/>
          </w:tcPr>
          <w:p w14:paraId="06DA73F6" w14:textId="686CFA0C" w:rsidR="00AE4211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 w:rsidRPr="00AE4211">
              <w:rPr>
                <w:sz w:val="24"/>
              </w:rPr>
              <w:lastRenderedPageBreak/>
              <w:t>fracture</w:t>
            </w:r>
            <w:proofErr w:type="gramEnd"/>
            <w:r w:rsidRPr="00AE4211">
              <w:rPr>
                <w:sz w:val="24"/>
              </w:rPr>
              <w:t xml:space="preserve"> main droite</w:t>
            </w:r>
          </w:p>
        </w:tc>
        <w:tc>
          <w:tcPr>
            <w:tcW w:w="3867" w:type="dxa"/>
          </w:tcPr>
          <w:p w14:paraId="059F4F9B" w14:textId="7D3009C1" w:rsidR="00AE4211" w:rsidRPr="00AE4211" w:rsidRDefault="00AE4211" w:rsidP="00AE4211">
            <w:pPr>
              <w:spacing w:before="60" w:after="60"/>
              <w:jc w:val="center"/>
              <w:rPr>
                <w:rFonts w:eastAsia="Arial Unicode MS"/>
                <w:sz w:val="24"/>
              </w:rPr>
            </w:pPr>
            <w:proofErr w:type="gramStart"/>
            <w:r w:rsidRPr="00AE4211">
              <w:rPr>
                <w:rFonts w:eastAsia="Arial Unicode MS"/>
                <w:sz w:val="24"/>
              </w:rPr>
              <w:t>hôpital</w:t>
            </w:r>
            <w:proofErr w:type="gramEnd"/>
          </w:p>
        </w:tc>
        <w:tc>
          <w:tcPr>
            <w:tcW w:w="2086" w:type="dxa"/>
          </w:tcPr>
          <w:p w14:paraId="4BBD995E" w14:textId="004B72FD" w:rsidR="00AE4211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 w:rsidRPr="00AE4211">
              <w:rPr>
                <w:sz w:val="24"/>
              </w:rPr>
              <w:t>radio</w:t>
            </w:r>
            <w:proofErr w:type="gramEnd"/>
          </w:p>
        </w:tc>
      </w:tr>
      <w:tr w:rsidR="00AE4211" w:rsidRPr="00AE4211" w14:paraId="26EF618F" w14:textId="77777777" w:rsidTr="00AE4211">
        <w:trPr>
          <w:jc w:val="center"/>
        </w:trPr>
        <w:tc>
          <w:tcPr>
            <w:tcW w:w="2547" w:type="dxa"/>
          </w:tcPr>
          <w:p w14:paraId="74A1E32B" w14:textId="2DA9E6BA" w:rsidR="00AE4211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 w:rsidRPr="00AE4211">
              <w:rPr>
                <w:sz w:val="24"/>
              </w:rPr>
              <w:t>il</w:t>
            </w:r>
            <w:proofErr w:type="gramEnd"/>
            <w:r w:rsidRPr="00AE4211">
              <w:rPr>
                <w:sz w:val="24"/>
              </w:rPr>
              <w:t xml:space="preserve"> faut</w:t>
            </w:r>
          </w:p>
        </w:tc>
        <w:tc>
          <w:tcPr>
            <w:tcW w:w="3867" w:type="dxa"/>
          </w:tcPr>
          <w:p w14:paraId="0194E4B5" w14:textId="4483E476" w:rsidR="00AE4211" w:rsidRPr="00AE4211" w:rsidRDefault="00AE4211" w:rsidP="00AE4211">
            <w:pPr>
              <w:spacing w:before="60" w:after="60"/>
              <w:jc w:val="center"/>
              <w:rPr>
                <w:rFonts w:eastAsia="Arial Unicode MS"/>
                <w:sz w:val="24"/>
              </w:rPr>
            </w:pPr>
            <w:proofErr w:type="gramStart"/>
            <w:r w:rsidRPr="00AE4211">
              <w:rPr>
                <w:rFonts w:eastAsia="Arial Unicode MS"/>
                <w:sz w:val="24"/>
              </w:rPr>
              <w:t>remplacer</w:t>
            </w:r>
            <w:proofErr w:type="gramEnd"/>
          </w:p>
        </w:tc>
        <w:tc>
          <w:tcPr>
            <w:tcW w:w="2086" w:type="dxa"/>
          </w:tcPr>
          <w:p w14:paraId="48169F70" w14:textId="32EBF5C1" w:rsidR="00AE4211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 w:rsidRPr="00AE4211">
              <w:rPr>
                <w:sz w:val="24"/>
              </w:rPr>
              <w:t>remplacement</w:t>
            </w:r>
            <w:proofErr w:type="gramEnd"/>
          </w:p>
        </w:tc>
      </w:tr>
      <w:tr w:rsidR="00AE4211" w:rsidRPr="00AE4211" w14:paraId="248CC7CE" w14:textId="77777777" w:rsidTr="00AE4211">
        <w:trPr>
          <w:jc w:val="center"/>
        </w:trPr>
        <w:tc>
          <w:tcPr>
            <w:tcW w:w="2547" w:type="dxa"/>
          </w:tcPr>
          <w:p w14:paraId="3E10838E" w14:textId="29481351" w:rsidR="00AE4211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 w:rsidRPr="00AE4211">
              <w:rPr>
                <w:sz w:val="24"/>
              </w:rPr>
              <w:t>demain</w:t>
            </w:r>
            <w:proofErr w:type="gramEnd"/>
          </w:p>
        </w:tc>
        <w:tc>
          <w:tcPr>
            <w:tcW w:w="3867" w:type="dxa"/>
          </w:tcPr>
          <w:p w14:paraId="1A93BDAC" w14:textId="2917EC42" w:rsidR="00AE4211" w:rsidRPr="00AE4211" w:rsidRDefault="00AE4211" w:rsidP="00AE4211">
            <w:pPr>
              <w:spacing w:before="60" w:after="60"/>
              <w:jc w:val="center"/>
              <w:rPr>
                <w:rFonts w:eastAsia="Arial Unicode MS"/>
                <w:sz w:val="24"/>
              </w:rPr>
            </w:pPr>
            <w:r w:rsidRPr="00AE4211">
              <w:rPr>
                <w:sz w:val="24"/>
              </w:rPr>
              <w:t xml:space="preserve">Position </w:t>
            </w:r>
            <w:r>
              <w:rPr>
                <w:sz w:val="24"/>
              </w:rPr>
              <w:t>L</w:t>
            </w:r>
            <w:r w:rsidRPr="00AE4211">
              <w:rPr>
                <w:sz w:val="24"/>
              </w:rPr>
              <w:t xml:space="preserve">atérale de </w:t>
            </w:r>
            <w:r>
              <w:rPr>
                <w:sz w:val="24"/>
              </w:rPr>
              <w:t>S</w:t>
            </w:r>
            <w:r w:rsidRPr="00AE4211">
              <w:rPr>
                <w:sz w:val="24"/>
              </w:rPr>
              <w:t>écurité</w:t>
            </w:r>
          </w:p>
        </w:tc>
        <w:tc>
          <w:tcPr>
            <w:tcW w:w="2086" w:type="dxa"/>
          </w:tcPr>
          <w:p w14:paraId="30E03638" w14:textId="4A14F49A" w:rsidR="00AE4211" w:rsidRPr="00AE4211" w:rsidRDefault="00AE4211" w:rsidP="00AE4211">
            <w:pPr>
              <w:spacing w:before="60" w:after="60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dans</w:t>
            </w:r>
            <w:proofErr w:type="gramEnd"/>
          </w:p>
        </w:tc>
      </w:tr>
    </w:tbl>
    <w:p w14:paraId="1EF338DC" w14:textId="77777777" w:rsidR="001A17BA" w:rsidRDefault="001A17BA" w:rsidP="00E00AF7"/>
    <w:p w14:paraId="64BDB14C" w14:textId="77777777" w:rsidR="00C016BB" w:rsidRDefault="00C016BB" w:rsidP="00E00AF7"/>
    <w:p w14:paraId="6CAC77B1" w14:textId="77777777" w:rsidR="00C016BB" w:rsidRDefault="00C016BB" w:rsidP="00E00AF7"/>
    <w:tbl>
      <w:tblPr>
        <w:tblStyle w:val="Grilledutableau"/>
        <w:tblW w:w="0" w:type="auto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833"/>
        <w:gridCol w:w="2833"/>
        <w:gridCol w:w="2834"/>
      </w:tblGrid>
      <w:tr w:rsidR="00AE4211" w:rsidRPr="00AE4211" w14:paraId="59ABA408" w14:textId="77777777" w:rsidTr="00AE4211">
        <w:trPr>
          <w:jc w:val="center"/>
        </w:trPr>
        <w:tc>
          <w:tcPr>
            <w:tcW w:w="2833" w:type="dxa"/>
          </w:tcPr>
          <w:p w14:paraId="62E44BD0" w14:textId="48F08F6C" w:rsidR="00AE4211" w:rsidRPr="00AE4211" w:rsidRDefault="00AE4211" w:rsidP="008E2556">
            <w:pPr>
              <w:spacing w:before="60" w:after="60"/>
              <w:jc w:val="center"/>
              <w:rPr>
                <w:b/>
                <w:bCs/>
                <w:sz w:val="24"/>
              </w:rPr>
            </w:pPr>
            <w:r w:rsidRPr="00AE4211">
              <w:rPr>
                <w:b/>
                <w:bCs/>
                <w:sz w:val="24"/>
              </w:rPr>
              <w:t>=</w:t>
            </w:r>
          </w:p>
        </w:tc>
        <w:tc>
          <w:tcPr>
            <w:tcW w:w="2833" w:type="dxa"/>
          </w:tcPr>
          <w:p w14:paraId="6B3D56C2" w14:textId="3B90A50A" w:rsidR="00AE4211" w:rsidRPr="00AE4211" w:rsidRDefault="00AE4211" w:rsidP="008E2556">
            <w:pPr>
              <w:spacing w:before="60" w:after="60"/>
              <w:jc w:val="center"/>
              <w:rPr>
                <w:b/>
                <w:bCs/>
                <w:sz w:val="24"/>
              </w:rPr>
            </w:pPr>
            <w:r w:rsidRPr="00AE4211">
              <w:rPr>
                <w:b/>
                <w:bCs/>
                <w:sz w:val="24"/>
              </w:rPr>
              <w:t>=</w:t>
            </w:r>
          </w:p>
        </w:tc>
        <w:tc>
          <w:tcPr>
            <w:tcW w:w="2834" w:type="dxa"/>
          </w:tcPr>
          <w:p w14:paraId="2B363568" w14:textId="65C48F74" w:rsidR="00AE4211" w:rsidRPr="00AE4211" w:rsidRDefault="00AE4211" w:rsidP="008E2556">
            <w:pPr>
              <w:spacing w:before="60" w:after="60"/>
              <w:jc w:val="center"/>
              <w:rPr>
                <w:b/>
                <w:bCs/>
                <w:sz w:val="24"/>
              </w:rPr>
            </w:pPr>
            <w:r w:rsidRPr="00AE4211">
              <w:rPr>
                <w:b/>
                <w:bCs/>
                <w:sz w:val="24"/>
              </w:rPr>
              <w:t>=</w:t>
            </w:r>
          </w:p>
        </w:tc>
      </w:tr>
      <w:tr w:rsidR="00AE4211" w:rsidRPr="00AE4211" w14:paraId="5B622384" w14:textId="77777777" w:rsidTr="00AE4211">
        <w:trPr>
          <w:jc w:val="center"/>
        </w:trPr>
        <w:tc>
          <w:tcPr>
            <w:tcW w:w="2833" w:type="dxa"/>
          </w:tcPr>
          <w:p w14:paraId="28C0AB29" w14:textId="33589BE3" w:rsidR="00AE4211" w:rsidRPr="00AE4211" w:rsidRDefault="00AE4211" w:rsidP="008E2556">
            <w:pPr>
              <w:spacing w:before="60" w:after="60"/>
              <w:jc w:val="center"/>
              <w:rPr>
                <w:b/>
                <w:bCs/>
                <w:sz w:val="24"/>
              </w:rPr>
            </w:pPr>
            <w:r w:rsidRPr="00AE4211">
              <w:rPr>
                <w:b/>
                <w:bCs/>
                <w:sz w:val="24"/>
              </w:rPr>
              <w:t>:</w:t>
            </w:r>
          </w:p>
        </w:tc>
        <w:tc>
          <w:tcPr>
            <w:tcW w:w="2833" w:type="dxa"/>
          </w:tcPr>
          <w:p w14:paraId="02731F16" w14:textId="4CD3AFCB" w:rsidR="00AE4211" w:rsidRPr="00AE4211" w:rsidRDefault="00AE4211" w:rsidP="008E2556">
            <w:pPr>
              <w:spacing w:before="60" w:after="60"/>
              <w:jc w:val="center"/>
              <w:rPr>
                <w:b/>
                <w:bCs/>
                <w:sz w:val="24"/>
              </w:rPr>
            </w:pPr>
            <w:r w:rsidRPr="00AE4211">
              <w:rPr>
                <w:b/>
                <w:bCs/>
                <w:sz w:val="24"/>
              </w:rPr>
              <w:t>:</w:t>
            </w:r>
          </w:p>
        </w:tc>
        <w:tc>
          <w:tcPr>
            <w:tcW w:w="2834" w:type="dxa"/>
          </w:tcPr>
          <w:p w14:paraId="157C44A5" w14:textId="691F795A" w:rsidR="00AE4211" w:rsidRPr="00AE4211" w:rsidRDefault="00AE4211" w:rsidP="008E2556">
            <w:pPr>
              <w:spacing w:before="60" w:after="60"/>
              <w:jc w:val="center"/>
              <w:rPr>
                <w:b/>
                <w:bCs/>
                <w:sz w:val="24"/>
              </w:rPr>
            </w:pPr>
            <w:r w:rsidRPr="00AE4211">
              <w:rPr>
                <w:b/>
                <w:bCs/>
                <w:sz w:val="24"/>
              </w:rPr>
              <w:t>:</w:t>
            </w:r>
          </w:p>
        </w:tc>
      </w:tr>
      <w:tr w:rsidR="00AE4211" w:rsidRPr="00AE4211" w14:paraId="4FDF60A2" w14:textId="77777777" w:rsidTr="00AE4211">
        <w:trPr>
          <w:jc w:val="center"/>
        </w:trPr>
        <w:tc>
          <w:tcPr>
            <w:tcW w:w="2833" w:type="dxa"/>
          </w:tcPr>
          <w:p w14:paraId="5EF96AEC" w14:textId="6B577EA3" w:rsidR="00AE4211" w:rsidRPr="00AE4211" w:rsidRDefault="00AE4211" w:rsidP="008E2556">
            <w:pPr>
              <w:spacing w:before="60" w:after="60"/>
              <w:jc w:val="center"/>
              <w:rPr>
                <w:b/>
                <w:bCs/>
                <w:sz w:val="24"/>
              </w:rPr>
            </w:pPr>
            <w:r w:rsidRPr="00AE4211">
              <w:rPr>
                <w:b/>
                <w:bCs/>
                <w:sz w:val="24"/>
              </w:rPr>
              <w:t>=&gt;</w:t>
            </w:r>
          </w:p>
        </w:tc>
        <w:tc>
          <w:tcPr>
            <w:tcW w:w="2833" w:type="dxa"/>
          </w:tcPr>
          <w:p w14:paraId="2187D620" w14:textId="554F1451" w:rsidR="00AE4211" w:rsidRPr="00AE4211" w:rsidRDefault="00AE4211" w:rsidP="008E2556">
            <w:pPr>
              <w:spacing w:before="60" w:after="60"/>
              <w:jc w:val="center"/>
              <w:rPr>
                <w:b/>
                <w:bCs/>
                <w:sz w:val="24"/>
              </w:rPr>
            </w:pPr>
            <w:r w:rsidRPr="00AE4211">
              <w:rPr>
                <w:rFonts w:eastAsia="Arial Unicode MS"/>
                <w:b/>
                <w:bCs/>
                <w:sz w:val="24"/>
              </w:rPr>
              <w:t>=&gt;</w:t>
            </w:r>
          </w:p>
        </w:tc>
        <w:tc>
          <w:tcPr>
            <w:tcW w:w="2834" w:type="dxa"/>
          </w:tcPr>
          <w:p w14:paraId="732E3CCC" w14:textId="2E39B321" w:rsidR="00AE4211" w:rsidRPr="00AE4211" w:rsidRDefault="00AE4211" w:rsidP="008E2556">
            <w:pPr>
              <w:spacing w:before="60" w:after="60"/>
              <w:jc w:val="center"/>
              <w:rPr>
                <w:b/>
                <w:bCs/>
                <w:sz w:val="24"/>
              </w:rPr>
            </w:pPr>
            <w:r w:rsidRPr="00AE4211">
              <w:rPr>
                <w:b/>
                <w:bCs/>
                <w:sz w:val="24"/>
              </w:rPr>
              <w:t>=&gt;</w:t>
            </w:r>
          </w:p>
        </w:tc>
      </w:tr>
      <w:tr w:rsidR="00AE4211" w:rsidRPr="00AE4211" w14:paraId="4EB03C7D" w14:textId="77777777" w:rsidTr="00AE4211">
        <w:trPr>
          <w:jc w:val="center"/>
        </w:trPr>
        <w:tc>
          <w:tcPr>
            <w:tcW w:w="2833" w:type="dxa"/>
          </w:tcPr>
          <w:p w14:paraId="7342C046" w14:textId="0A364DB9" w:rsidR="00AE4211" w:rsidRPr="00AE4211" w:rsidRDefault="00AE4211" w:rsidP="008E2556">
            <w:pPr>
              <w:spacing w:before="60" w:after="60"/>
              <w:jc w:val="center"/>
              <w:rPr>
                <w:b/>
                <w:bCs/>
                <w:sz w:val="24"/>
              </w:rPr>
            </w:pPr>
            <w:r w:rsidRPr="00AE4211">
              <w:rPr>
                <w:b/>
                <w:bCs/>
                <w:sz w:val="24"/>
              </w:rPr>
              <w:t>?</w:t>
            </w:r>
          </w:p>
        </w:tc>
        <w:tc>
          <w:tcPr>
            <w:tcW w:w="2833" w:type="dxa"/>
          </w:tcPr>
          <w:p w14:paraId="62D72128" w14:textId="01EAD7FA" w:rsidR="00AE4211" w:rsidRPr="00AE4211" w:rsidRDefault="00AE4211" w:rsidP="008E2556">
            <w:pPr>
              <w:spacing w:before="60" w:after="60"/>
              <w:jc w:val="center"/>
              <w:rPr>
                <w:rFonts w:eastAsia="Arial Unicode MS"/>
                <w:b/>
                <w:bCs/>
                <w:sz w:val="24"/>
              </w:rPr>
            </w:pPr>
            <w:r w:rsidRPr="00AE4211">
              <w:rPr>
                <w:rFonts w:eastAsia="Arial Unicode MS"/>
                <w:b/>
                <w:bCs/>
                <w:sz w:val="24"/>
              </w:rPr>
              <w:t>?</w:t>
            </w:r>
          </w:p>
        </w:tc>
        <w:tc>
          <w:tcPr>
            <w:tcW w:w="2834" w:type="dxa"/>
          </w:tcPr>
          <w:p w14:paraId="721FF2BD" w14:textId="7B58E668" w:rsidR="00AE4211" w:rsidRPr="00AE4211" w:rsidRDefault="00AE4211" w:rsidP="008E2556">
            <w:pPr>
              <w:spacing w:before="60" w:after="60"/>
              <w:jc w:val="center"/>
              <w:rPr>
                <w:b/>
                <w:bCs/>
                <w:sz w:val="24"/>
              </w:rPr>
            </w:pPr>
            <w:r w:rsidRPr="00AE4211">
              <w:rPr>
                <w:b/>
                <w:bCs/>
                <w:sz w:val="24"/>
              </w:rPr>
              <w:t>?</w:t>
            </w:r>
          </w:p>
        </w:tc>
      </w:tr>
      <w:tr w:rsidR="00AE4211" w:rsidRPr="00AE4211" w14:paraId="6E4755AF" w14:textId="77777777" w:rsidTr="00AE4211">
        <w:trPr>
          <w:jc w:val="center"/>
        </w:trPr>
        <w:tc>
          <w:tcPr>
            <w:tcW w:w="2833" w:type="dxa"/>
          </w:tcPr>
          <w:p w14:paraId="5A0D5CC1" w14:textId="5EFBF2ED" w:rsidR="00AE4211" w:rsidRPr="00AE4211" w:rsidRDefault="00AE4211" w:rsidP="008E2556">
            <w:pPr>
              <w:spacing w:before="60" w:after="60"/>
              <w:jc w:val="center"/>
              <w:rPr>
                <w:b/>
                <w:bCs/>
                <w:sz w:val="24"/>
              </w:rPr>
            </w:pPr>
            <w:r w:rsidRPr="00AE4211">
              <w:rPr>
                <w:b/>
                <w:bCs/>
                <w:sz w:val="24"/>
              </w:rPr>
              <w:t>(   )</w:t>
            </w:r>
          </w:p>
        </w:tc>
        <w:tc>
          <w:tcPr>
            <w:tcW w:w="2833" w:type="dxa"/>
          </w:tcPr>
          <w:p w14:paraId="4DAC2DAE" w14:textId="4644910D" w:rsidR="00AE4211" w:rsidRPr="00AE4211" w:rsidRDefault="00AE4211" w:rsidP="008E2556">
            <w:pPr>
              <w:spacing w:before="60" w:after="60"/>
              <w:jc w:val="center"/>
              <w:rPr>
                <w:rFonts w:eastAsia="Arial Unicode MS"/>
                <w:b/>
                <w:bCs/>
                <w:sz w:val="24"/>
              </w:rPr>
            </w:pPr>
            <w:r w:rsidRPr="00AE4211">
              <w:rPr>
                <w:b/>
                <w:bCs/>
                <w:sz w:val="24"/>
              </w:rPr>
              <w:t>(   )</w:t>
            </w:r>
          </w:p>
        </w:tc>
        <w:tc>
          <w:tcPr>
            <w:tcW w:w="2834" w:type="dxa"/>
          </w:tcPr>
          <w:p w14:paraId="616156AF" w14:textId="66A16B7E" w:rsidR="00AE4211" w:rsidRPr="00AE4211" w:rsidRDefault="00AE4211" w:rsidP="008E2556">
            <w:pPr>
              <w:spacing w:before="60" w:after="60"/>
              <w:jc w:val="center"/>
              <w:rPr>
                <w:b/>
                <w:bCs/>
                <w:sz w:val="24"/>
              </w:rPr>
            </w:pPr>
            <w:r w:rsidRPr="00AE4211">
              <w:rPr>
                <w:b/>
                <w:bCs/>
                <w:sz w:val="24"/>
              </w:rPr>
              <w:t>(   )</w:t>
            </w:r>
          </w:p>
        </w:tc>
      </w:tr>
      <w:tr w:rsidR="00AE4211" w:rsidRPr="00AE4211" w14:paraId="14A5CA50" w14:textId="77777777" w:rsidTr="00AE4211">
        <w:trPr>
          <w:jc w:val="center"/>
        </w:trPr>
        <w:tc>
          <w:tcPr>
            <w:tcW w:w="2833" w:type="dxa"/>
          </w:tcPr>
          <w:p w14:paraId="41AEF9CF" w14:textId="0939570F" w:rsidR="00AE4211" w:rsidRPr="00AE4211" w:rsidRDefault="00AE4211" w:rsidP="008E2556">
            <w:pPr>
              <w:spacing w:before="60" w:after="60"/>
              <w:jc w:val="center"/>
              <w:rPr>
                <w:b/>
                <w:bCs/>
                <w:sz w:val="24"/>
              </w:rPr>
            </w:pPr>
            <w:r w:rsidRPr="00AE4211">
              <w:rPr>
                <w:b/>
                <w:bCs/>
                <w:sz w:val="24"/>
              </w:rPr>
              <w:t>@</w:t>
            </w:r>
          </w:p>
        </w:tc>
        <w:tc>
          <w:tcPr>
            <w:tcW w:w="2833" w:type="dxa"/>
          </w:tcPr>
          <w:p w14:paraId="70B24EF1" w14:textId="6C3B8668" w:rsidR="00AE4211" w:rsidRPr="00AE4211" w:rsidRDefault="00AE4211" w:rsidP="008E2556">
            <w:pPr>
              <w:spacing w:before="60" w:after="60"/>
              <w:jc w:val="center"/>
              <w:rPr>
                <w:rFonts w:eastAsia="Arial Unicode MS"/>
                <w:b/>
                <w:bCs/>
                <w:sz w:val="24"/>
              </w:rPr>
            </w:pPr>
            <w:r w:rsidRPr="00AE4211">
              <w:rPr>
                <w:rFonts w:eastAsia="Arial Unicode MS"/>
                <w:b/>
                <w:bCs/>
                <w:sz w:val="24"/>
              </w:rPr>
              <w:t>@</w:t>
            </w:r>
          </w:p>
        </w:tc>
        <w:tc>
          <w:tcPr>
            <w:tcW w:w="2834" w:type="dxa"/>
          </w:tcPr>
          <w:p w14:paraId="038B5E1A" w14:textId="7D92068A" w:rsidR="00AE4211" w:rsidRPr="00AE4211" w:rsidRDefault="00AE4211" w:rsidP="008E2556">
            <w:pPr>
              <w:spacing w:before="60" w:after="60"/>
              <w:jc w:val="center"/>
              <w:rPr>
                <w:b/>
                <w:bCs/>
                <w:sz w:val="24"/>
              </w:rPr>
            </w:pPr>
            <w:r w:rsidRPr="00AE4211">
              <w:rPr>
                <w:b/>
                <w:bCs/>
                <w:sz w:val="24"/>
              </w:rPr>
              <w:t>@</w:t>
            </w:r>
          </w:p>
        </w:tc>
      </w:tr>
      <w:bookmarkEnd w:id="2"/>
    </w:tbl>
    <w:p w14:paraId="76F72E86" w14:textId="64EBB1BF" w:rsidR="00E00AF7" w:rsidRDefault="00E00AF7" w:rsidP="00405E75"/>
    <w:sectPr w:rsidR="00E00AF7" w:rsidSect="00AB5A0E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0" w:h="16840"/>
      <w:pgMar w:top="1417" w:right="1134" w:bottom="1134" w:left="1134" w:header="708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FE93F5" w14:textId="77777777" w:rsidR="00D535D4" w:rsidRDefault="00D535D4" w:rsidP="00405E75">
      <w:r>
        <w:separator/>
      </w:r>
    </w:p>
  </w:endnote>
  <w:endnote w:type="continuationSeparator" w:id="0">
    <w:p w14:paraId="20479308" w14:textId="77777777" w:rsidR="00D535D4" w:rsidRDefault="00D535D4" w:rsidP="00405E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altName w:val="Arial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29D66A" w14:textId="77777777" w:rsidR="000118F3" w:rsidRDefault="000118F3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jc w:val="center"/>
      <w:tblLook w:val="04A0" w:firstRow="1" w:lastRow="0" w:firstColumn="1" w:lastColumn="0" w:noHBand="0" w:noVBand="1"/>
    </w:tblPr>
    <w:tblGrid>
      <w:gridCol w:w="3849"/>
      <w:gridCol w:w="1803"/>
      <w:gridCol w:w="3980"/>
    </w:tblGrid>
    <w:tr w:rsidR="00405E75" w:rsidRPr="005764AF" w14:paraId="249D4AA0" w14:textId="77777777" w:rsidTr="00E21A5C">
      <w:trPr>
        <w:trHeight w:val="284"/>
        <w:jc w:val="center"/>
      </w:trPr>
      <w:tc>
        <w:tcPr>
          <w:tcW w:w="1998" w:type="pct"/>
          <w:tcBorders>
            <w:bottom w:val="single" w:sz="4" w:space="0" w:color="A6A6A6"/>
          </w:tcBorders>
          <w:shd w:val="clear" w:color="auto" w:fill="auto"/>
          <w:vAlign w:val="bottom"/>
        </w:tcPr>
        <w:p w14:paraId="5C1DD532" w14:textId="77777777" w:rsidR="00405E75" w:rsidRPr="005764AF" w:rsidRDefault="00405E75" w:rsidP="00BC6095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 w:val="restart"/>
          <w:shd w:val="clear" w:color="auto" w:fill="auto"/>
          <w:vAlign w:val="center"/>
        </w:tcPr>
        <w:p w14:paraId="7F88BF4B" w14:textId="77777777" w:rsidR="00405E75" w:rsidRPr="005764AF" w:rsidRDefault="00405E75" w:rsidP="005764AF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  <w:r w:rsidRPr="005764AF">
            <w:rPr>
              <w:color w:val="7F7F7F"/>
              <w:sz w:val="16"/>
              <w:szCs w:val="18"/>
            </w:rPr>
            <w:t xml:space="preserve">Page 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5764AF">
            <w:rPr>
              <w:b/>
              <w:bCs/>
              <w:color w:val="7F7F7F"/>
              <w:sz w:val="16"/>
              <w:szCs w:val="18"/>
            </w:rPr>
            <w:instrText>PAGE</w:instrTex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F119B5">
            <w:rPr>
              <w:b/>
              <w:bCs/>
              <w:noProof/>
              <w:color w:val="7F7F7F"/>
              <w:sz w:val="16"/>
              <w:szCs w:val="18"/>
            </w:rPr>
            <w:t>1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end"/>
          </w:r>
          <w:r w:rsidRPr="005764AF">
            <w:rPr>
              <w:color w:val="7F7F7F"/>
              <w:sz w:val="16"/>
              <w:szCs w:val="18"/>
            </w:rPr>
            <w:t xml:space="preserve"> sur 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5764AF">
            <w:rPr>
              <w:b/>
              <w:bCs/>
              <w:color w:val="7F7F7F"/>
              <w:sz w:val="16"/>
              <w:szCs w:val="18"/>
            </w:rPr>
            <w:instrText>NUMPAGES</w:instrTex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F119B5">
            <w:rPr>
              <w:b/>
              <w:bCs/>
              <w:noProof/>
              <w:color w:val="7F7F7F"/>
              <w:sz w:val="16"/>
              <w:szCs w:val="18"/>
            </w:rPr>
            <w:t>1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end"/>
          </w:r>
        </w:p>
      </w:tc>
      <w:tc>
        <w:tcPr>
          <w:tcW w:w="2066" w:type="pct"/>
          <w:tcBorders>
            <w:bottom w:val="single" w:sz="4" w:space="0" w:color="A6A6A6"/>
          </w:tcBorders>
          <w:shd w:val="clear" w:color="auto" w:fill="auto"/>
          <w:vAlign w:val="bottom"/>
        </w:tcPr>
        <w:p w14:paraId="3C1FA22C" w14:textId="77777777" w:rsidR="00405E75" w:rsidRPr="005764AF" w:rsidRDefault="00405E75" w:rsidP="005764AF">
          <w:pPr>
            <w:pStyle w:val="Pieddepage"/>
            <w:jc w:val="right"/>
            <w:rPr>
              <w:rFonts w:cs="Tahoma"/>
              <w:color w:val="7F7F7F"/>
              <w:sz w:val="16"/>
              <w:szCs w:val="20"/>
            </w:rPr>
          </w:pPr>
        </w:p>
      </w:tc>
    </w:tr>
    <w:tr w:rsidR="00405E75" w:rsidRPr="005764AF" w14:paraId="1013A50F" w14:textId="77777777" w:rsidTr="00E21A5C">
      <w:trPr>
        <w:trHeight w:val="284"/>
        <w:jc w:val="center"/>
      </w:trPr>
      <w:tc>
        <w:tcPr>
          <w:tcW w:w="1998" w:type="pct"/>
          <w:tcBorders>
            <w:top w:val="single" w:sz="4" w:space="0" w:color="A6A6A6"/>
          </w:tcBorders>
          <w:shd w:val="clear" w:color="auto" w:fill="auto"/>
        </w:tcPr>
        <w:p w14:paraId="4144B165" w14:textId="77777777" w:rsidR="00405E75" w:rsidRPr="005764AF" w:rsidRDefault="00405E75" w:rsidP="00BC6095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/>
          <w:shd w:val="clear" w:color="auto" w:fill="auto"/>
          <w:vAlign w:val="center"/>
        </w:tcPr>
        <w:p w14:paraId="03563E4C" w14:textId="77777777" w:rsidR="00405E75" w:rsidRPr="005764AF" w:rsidRDefault="00405E75" w:rsidP="005764AF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2066" w:type="pct"/>
          <w:tcBorders>
            <w:top w:val="single" w:sz="4" w:space="0" w:color="A6A6A6"/>
          </w:tcBorders>
          <w:shd w:val="clear" w:color="auto" w:fill="auto"/>
        </w:tcPr>
        <w:p w14:paraId="1EA08B7B" w14:textId="77777777" w:rsidR="00405E75" w:rsidRPr="005764AF" w:rsidRDefault="00405E75" w:rsidP="00E21A5C">
          <w:pPr>
            <w:pStyle w:val="Pieddepage"/>
            <w:tabs>
              <w:tab w:val="clear" w:pos="4703"/>
              <w:tab w:val="clear" w:pos="9406"/>
              <w:tab w:val="center" w:pos="9956"/>
            </w:tabs>
            <w:jc w:val="right"/>
            <w:rPr>
              <w:color w:val="7F7F7F"/>
              <w:sz w:val="16"/>
              <w:szCs w:val="18"/>
            </w:rPr>
          </w:pPr>
        </w:p>
      </w:tc>
    </w:tr>
  </w:tbl>
  <w:p w14:paraId="5CAFECD7" w14:textId="77777777" w:rsidR="00405E75" w:rsidRDefault="00405E75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3A9E8D" w14:textId="77777777" w:rsidR="000118F3" w:rsidRDefault="000118F3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85F14C" w14:textId="77777777" w:rsidR="00D535D4" w:rsidRDefault="00D535D4" w:rsidP="00405E75">
      <w:r>
        <w:separator/>
      </w:r>
    </w:p>
  </w:footnote>
  <w:footnote w:type="continuationSeparator" w:id="0">
    <w:p w14:paraId="6714A656" w14:textId="77777777" w:rsidR="00D535D4" w:rsidRDefault="00D535D4" w:rsidP="00405E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55E4E7" w14:textId="77777777" w:rsidR="000118F3" w:rsidRDefault="000118F3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4885" w:type="dxa"/>
      <w:tblInd w:w="5570" w:type="dxa"/>
      <w:tblLook w:val="04A0" w:firstRow="1" w:lastRow="0" w:firstColumn="1" w:lastColumn="0" w:noHBand="0" w:noVBand="1"/>
    </w:tblPr>
    <w:tblGrid>
      <w:gridCol w:w="2988"/>
      <w:gridCol w:w="1897"/>
    </w:tblGrid>
    <w:tr w:rsidR="001A382D" w:rsidRPr="00B25FD7" w14:paraId="256CD546" w14:textId="77777777" w:rsidTr="001A382D">
      <w:trPr>
        <w:trHeight w:val="67"/>
      </w:trPr>
      <w:tc>
        <w:tcPr>
          <w:tcW w:w="2988" w:type="dxa"/>
          <w:shd w:val="clear" w:color="auto" w:fill="auto"/>
        </w:tcPr>
        <w:p w14:paraId="2AA30C9C" w14:textId="144101D6" w:rsidR="001A382D" w:rsidRPr="00B25FD7" w:rsidRDefault="001A382D" w:rsidP="001A382D">
          <w:pPr>
            <w:pStyle w:val="En-tte"/>
            <w:jc w:val="right"/>
            <w:rPr>
              <w:color w:val="A6A6A6"/>
              <w:sz w:val="16"/>
            </w:rPr>
          </w:pPr>
          <w:r w:rsidRPr="00B25FD7">
            <w:rPr>
              <w:color w:val="A6A6A6"/>
              <w:sz w:val="16"/>
            </w:rPr>
            <w:fldChar w:fldCharType="begin"/>
          </w:r>
          <w:r w:rsidRPr="00B25FD7">
            <w:rPr>
              <w:color w:val="A6A6A6"/>
              <w:sz w:val="16"/>
            </w:rPr>
            <w:instrText xml:space="preserve"> STYLEREF Titre \* MERGEFORMAT </w:instrText>
          </w:r>
          <w:r w:rsidRPr="00B25FD7">
            <w:rPr>
              <w:color w:val="A6A6A6"/>
              <w:sz w:val="16"/>
            </w:rPr>
            <w:fldChar w:fldCharType="separate"/>
          </w:r>
          <w:r w:rsidR="00E97D59">
            <w:rPr>
              <w:noProof/>
              <w:color w:val="A6A6A6"/>
              <w:sz w:val="16"/>
            </w:rPr>
            <w:t>Georges, chef d’équipe de sécurité incendie</w:t>
          </w:r>
          <w:r w:rsidRPr="00B25FD7">
            <w:rPr>
              <w:color w:val="A6A6A6"/>
              <w:sz w:val="16"/>
            </w:rPr>
            <w:fldChar w:fldCharType="end"/>
          </w:r>
          <w:r w:rsidRPr="00B25FD7">
            <w:rPr>
              <w:color w:val="A6A6A6"/>
              <w:sz w:val="16"/>
            </w:rPr>
            <w:t xml:space="preserve"> </w:t>
          </w:r>
        </w:p>
      </w:tc>
      <w:tc>
        <w:tcPr>
          <w:tcW w:w="0" w:type="auto"/>
          <w:shd w:val="clear" w:color="auto" w:fill="auto"/>
          <w:vAlign w:val="center"/>
        </w:tcPr>
        <w:p w14:paraId="4C279430" w14:textId="77777777" w:rsidR="001A382D" w:rsidRPr="00B25FD7" w:rsidRDefault="001A382D" w:rsidP="001A382D">
          <w:pPr>
            <w:jc w:val="right"/>
          </w:pPr>
          <w:r>
            <w:rPr>
              <w:noProof/>
              <w:lang w:eastAsia="fr-FR"/>
            </w:rPr>
            <w:drawing>
              <wp:inline distT="0" distB="0" distL="0" distR="0" wp14:anchorId="5B3E9E1E" wp14:editId="0C44CDE0">
                <wp:extent cx="225955" cy="226060"/>
                <wp:effectExtent l="0" t="0" r="3175" b="2540"/>
                <wp:docPr id="1" name="Imag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6591" cy="2266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noProof/>
              <w:lang w:eastAsia="fr-FR"/>
            </w:rPr>
            <w:drawing>
              <wp:inline distT="0" distB="0" distL="0" distR="0" wp14:anchorId="469AD035" wp14:editId="3C32662F">
                <wp:extent cx="215900" cy="215900"/>
                <wp:effectExtent l="0" t="0" r="12700" b="12700"/>
                <wp:docPr id="6" name="Image 9" descr="SYSTEME:Users:vmoisan:Desktop:Gabarit BNF:A2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9" descr="SYSTEME:Users:vmoisan:Desktop:Gabarit BNF:A2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590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AA62B77" w14:textId="497F1059" w:rsidR="00405E75" w:rsidRPr="00405E75" w:rsidRDefault="00F85B10" w:rsidP="00405E75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2336" behindDoc="1" locked="0" layoutInCell="0" allowOverlap="1" wp14:anchorId="0B7D64B3" wp14:editId="2F1ED977">
          <wp:simplePos x="0" y="0"/>
          <wp:positionH relativeFrom="page">
            <wp:posOffset>-249555</wp:posOffset>
          </wp:positionH>
          <wp:positionV relativeFrom="page">
            <wp:posOffset>-15240</wp:posOffset>
          </wp:positionV>
          <wp:extent cx="8015485" cy="827405"/>
          <wp:effectExtent l="0" t="0" r="0" b="0"/>
          <wp:wrapNone/>
          <wp:docPr id="13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 1"/>
                  <pic:cNvPicPr>
                    <a:picLocks noChangeAspect="1" noChangeArrowheads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8015485" cy="827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00982E" w14:textId="77777777" w:rsidR="000118F3" w:rsidRDefault="000118F3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9" type="#_x0000_t75" style="width:64.5pt;height:36pt" o:bullet="t">
        <v:imagedata r:id="rId1" o:title="Fleche"/>
      </v:shape>
    </w:pict>
  </w:numPicBullet>
  <w:abstractNum w:abstractNumId="0" w15:restartNumberingAfterBreak="0">
    <w:nsid w:val="FFFFFF1D"/>
    <w:multiLevelType w:val="multilevel"/>
    <w:tmpl w:val="E3D89B8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4909EE"/>
    <w:multiLevelType w:val="hybridMultilevel"/>
    <w:tmpl w:val="0B8EB2CE"/>
    <w:lvl w:ilvl="0" w:tplc="FD0C37E0">
      <w:start w:val="1"/>
      <w:numFmt w:val="bullet"/>
      <w:pStyle w:val="Titre2"/>
      <w:lvlText w:val=""/>
      <w:lvlPicBulletId w:val="0"/>
      <w:lvlJc w:val="righ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E456A1A"/>
    <w:multiLevelType w:val="hybridMultilevel"/>
    <w:tmpl w:val="8C22903A"/>
    <w:lvl w:ilvl="0" w:tplc="4170C170">
      <w:start w:val="3"/>
      <w:numFmt w:val="bullet"/>
      <w:lvlText w:val="-"/>
      <w:lvlJc w:val="left"/>
      <w:pPr>
        <w:ind w:left="720" w:hanging="360"/>
      </w:pPr>
      <w:rPr>
        <w:rFonts w:ascii="Tahoma" w:eastAsia="MS Mincho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AB46997"/>
    <w:multiLevelType w:val="hybridMultilevel"/>
    <w:tmpl w:val="8F20389C"/>
    <w:lvl w:ilvl="0" w:tplc="175A52F8">
      <w:start w:val="1"/>
      <w:numFmt w:val="bullet"/>
      <w:lvlText w:val=""/>
      <w:lvlPicBulletId w:val="0"/>
      <w:lvlJc w:val="right"/>
      <w:pPr>
        <w:ind w:left="717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23F4B54"/>
    <w:multiLevelType w:val="hybridMultilevel"/>
    <w:tmpl w:val="4782D8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52926745">
    <w:abstractNumId w:val="3"/>
  </w:num>
  <w:num w:numId="2" w16cid:durableId="787699250">
    <w:abstractNumId w:val="0"/>
  </w:num>
  <w:num w:numId="3" w16cid:durableId="795102876">
    <w:abstractNumId w:val="1"/>
  </w:num>
  <w:num w:numId="4" w16cid:durableId="1442915483">
    <w:abstractNumId w:val="1"/>
  </w:num>
  <w:num w:numId="5" w16cid:durableId="283199539">
    <w:abstractNumId w:val="4"/>
  </w:num>
  <w:num w:numId="6" w16cid:durableId="198319748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5F4F"/>
    <w:rsid w:val="000118F3"/>
    <w:rsid w:val="00051856"/>
    <w:rsid w:val="000679CD"/>
    <w:rsid w:val="00067B6F"/>
    <w:rsid w:val="000827C1"/>
    <w:rsid w:val="00090704"/>
    <w:rsid w:val="000D49E7"/>
    <w:rsid w:val="00135CEF"/>
    <w:rsid w:val="001644BC"/>
    <w:rsid w:val="00193D58"/>
    <w:rsid w:val="001A17BA"/>
    <w:rsid w:val="001A382D"/>
    <w:rsid w:val="001A7C66"/>
    <w:rsid w:val="001B672F"/>
    <w:rsid w:val="00236EB8"/>
    <w:rsid w:val="0029749A"/>
    <w:rsid w:val="002A244C"/>
    <w:rsid w:val="002E41D6"/>
    <w:rsid w:val="002F0C7B"/>
    <w:rsid w:val="002F41E5"/>
    <w:rsid w:val="00343D82"/>
    <w:rsid w:val="00403F84"/>
    <w:rsid w:val="00405E75"/>
    <w:rsid w:val="00452FF7"/>
    <w:rsid w:val="004B5829"/>
    <w:rsid w:val="004E15A8"/>
    <w:rsid w:val="004E4817"/>
    <w:rsid w:val="004E631C"/>
    <w:rsid w:val="005764AF"/>
    <w:rsid w:val="006555B3"/>
    <w:rsid w:val="006B48C7"/>
    <w:rsid w:val="006D5236"/>
    <w:rsid w:val="0079335D"/>
    <w:rsid w:val="007A7031"/>
    <w:rsid w:val="007B7D24"/>
    <w:rsid w:val="007E6CEA"/>
    <w:rsid w:val="00812E9A"/>
    <w:rsid w:val="00885875"/>
    <w:rsid w:val="0089081B"/>
    <w:rsid w:val="008A4DE3"/>
    <w:rsid w:val="008D1CA6"/>
    <w:rsid w:val="0097755D"/>
    <w:rsid w:val="009916BB"/>
    <w:rsid w:val="009D16E2"/>
    <w:rsid w:val="00A026E7"/>
    <w:rsid w:val="00A12B5E"/>
    <w:rsid w:val="00A26DA3"/>
    <w:rsid w:val="00A34DDC"/>
    <w:rsid w:val="00A5068A"/>
    <w:rsid w:val="00A65F4F"/>
    <w:rsid w:val="00A75D53"/>
    <w:rsid w:val="00AB5A0E"/>
    <w:rsid w:val="00AD4399"/>
    <w:rsid w:val="00AD4EF5"/>
    <w:rsid w:val="00AE4211"/>
    <w:rsid w:val="00B80983"/>
    <w:rsid w:val="00BC6095"/>
    <w:rsid w:val="00BD697F"/>
    <w:rsid w:val="00C016BB"/>
    <w:rsid w:val="00C81B89"/>
    <w:rsid w:val="00C81FE4"/>
    <w:rsid w:val="00CF699B"/>
    <w:rsid w:val="00D535D4"/>
    <w:rsid w:val="00D60770"/>
    <w:rsid w:val="00D83E9B"/>
    <w:rsid w:val="00DB40FC"/>
    <w:rsid w:val="00E00AF7"/>
    <w:rsid w:val="00E21A5C"/>
    <w:rsid w:val="00E624C0"/>
    <w:rsid w:val="00E97D59"/>
    <w:rsid w:val="00EB07F7"/>
    <w:rsid w:val="00EB60FD"/>
    <w:rsid w:val="00F119B5"/>
    <w:rsid w:val="00F85B10"/>
    <w:rsid w:val="00FB1872"/>
    <w:rsid w:val="00FD124C"/>
    <w:rsid w:val="00FE11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476BFB8"/>
  <w14:defaultImageDpi w14:val="300"/>
  <w15:docId w15:val="{FE0AB752-8CDF-6D4E-A8E9-64AEF336AD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en-GB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/>
    <w:lsdException w:name="Colorful Grid Accent 6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B07F7"/>
    <w:pPr>
      <w:spacing w:line="276" w:lineRule="auto"/>
    </w:pPr>
    <w:rPr>
      <w:rFonts w:ascii="Tahoma" w:hAnsi="Tahoma"/>
      <w:szCs w:val="24"/>
      <w:lang w:val="fr-FR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090704"/>
    <w:pPr>
      <w:keepNext/>
      <w:outlineLvl w:val="0"/>
    </w:pPr>
    <w:rPr>
      <w:rFonts w:eastAsia="Times New Roman" w:cs="Tahoma"/>
      <w:smallCaps/>
      <w:color w:val="365F91"/>
      <w:sz w:val="2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E21A5C"/>
    <w:pPr>
      <w:numPr>
        <w:numId w:val="4"/>
      </w:numPr>
      <w:spacing w:before="60" w:after="60"/>
      <w:ind w:right="51"/>
      <w:outlineLvl w:val="1"/>
    </w:pPr>
    <w:rPr>
      <w:b/>
      <w:smallCaps w:val="0"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Datemiseenligne">
    <w:name w:val="Datemiseenligne"/>
    <w:uiPriority w:val="1"/>
    <w:qFormat/>
    <w:rsid w:val="00405E75"/>
    <w:rPr>
      <w:rFonts w:cs="Tahoma"/>
      <w:color w:val="365F91"/>
    </w:rPr>
  </w:style>
  <w:style w:type="character" w:customStyle="1" w:styleId="Titre1Car">
    <w:name w:val="Titre 1 Car"/>
    <w:link w:val="Titre1"/>
    <w:uiPriority w:val="9"/>
    <w:rsid w:val="00090704"/>
    <w:rPr>
      <w:rFonts w:ascii="Tahoma" w:eastAsia="Times New Roman" w:hAnsi="Tahoma" w:cs="Tahoma"/>
      <w:smallCaps/>
      <w:color w:val="365F91"/>
      <w:sz w:val="22"/>
      <w:szCs w:val="24"/>
      <w:lang w:val="fr-FR" w:eastAsia="en-US"/>
    </w:rPr>
  </w:style>
  <w:style w:type="character" w:customStyle="1" w:styleId="Titre2Car">
    <w:name w:val="Titre 2 Car"/>
    <w:link w:val="Titre2"/>
    <w:uiPriority w:val="9"/>
    <w:rsid w:val="00E21A5C"/>
    <w:rPr>
      <w:rFonts w:ascii="Tahoma" w:eastAsia="Times New Roman" w:hAnsi="Tahoma" w:cs="Tahoma"/>
      <w:b/>
      <w:color w:val="365F91"/>
      <w:szCs w:val="24"/>
      <w:lang w:val="fr-FR" w:eastAsia="en-US"/>
    </w:rPr>
  </w:style>
  <w:style w:type="paragraph" w:styleId="Titre">
    <w:name w:val="Title"/>
    <w:aliases w:val="Titre fiche"/>
    <w:basedOn w:val="Normal"/>
    <w:next w:val="Normal"/>
    <w:link w:val="TitreCar"/>
    <w:uiPriority w:val="10"/>
    <w:qFormat/>
    <w:rsid w:val="00405E75"/>
    <w:pPr>
      <w:pBdr>
        <w:bottom w:val="single" w:sz="4" w:space="1" w:color="95B3D7"/>
      </w:pBdr>
    </w:pPr>
    <w:rPr>
      <w:rFonts w:eastAsia="Times New Roman" w:cs="Tahoma"/>
      <w:b/>
      <w:smallCaps/>
      <w:color w:val="365F91"/>
      <w:sz w:val="32"/>
    </w:rPr>
  </w:style>
  <w:style w:type="character" w:customStyle="1" w:styleId="TitreCar">
    <w:name w:val="Titre Car"/>
    <w:aliases w:val="Titre fiche Car"/>
    <w:link w:val="Titre"/>
    <w:uiPriority w:val="10"/>
    <w:rsid w:val="00405E75"/>
    <w:rPr>
      <w:rFonts w:ascii="Tahoma" w:eastAsia="Times New Roman" w:hAnsi="Tahoma" w:cs="Tahoma"/>
      <w:b/>
      <w:smallCaps/>
      <w:color w:val="365F91"/>
      <w:sz w:val="32"/>
      <w:lang w:eastAsia="en-US"/>
    </w:rPr>
  </w:style>
  <w:style w:type="paragraph" w:styleId="En-tte">
    <w:name w:val="header"/>
    <w:basedOn w:val="Normal"/>
    <w:link w:val="En-tteCar"/>
    <w:uiPriority w:val="99"/>
    <w:unhideWhenUsed/>
    <w:rsid w:val="00405E75"/>
    <w:pPr>
      <w:tabs>
        <w:tab w:val="center" w:pos="4703"/>
        <w:tab w:val="right" w:pos="9406"/>
      </w:tabs>
    </w:pPr>
  </w:style>
  <w:style w:type="character" w:customStyle="1" w:styleId="En-tteCar">
    <w:name w:val="En-tête Car"/>
    <w:link w:val="En-tte"/>
    <w:uiPriority w:val="99"/>
    <w:rsid w:val="00405E75"/>
    <w:rPr>
      <w:rFonts w:ascii="Tahoma" w:hAnsi="Tahoma"/>
      <w:sz w:val="20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405E75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link w:val="Pieddepage"/>
    <w:uiPriority w:val="99"/>
    <w:rsid w:val="00405E75"/>
    <w:rPr>
      <w:rFonts w:ascii="Tahoma" w:hAnsi="Tahoma"/>
      <w:sz w:val="20"/>
      <w:lang w:eastAsia="en-US"/>
    </w:rPr>
  </w:style>
  <w:style w:type="table" w:styleId="Grilledutableau">
    <w:name w:val="Table Grid"/>
    <w:basedOn w:val="TableauNormal"/>
    <w:uiPriority w:val="39"/>
    <w:rsid w:val="00405E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12B5E"/>
    <w:pPr>
      <w:spacing w:line="240" w:lineRule="auto"/>
    </w:pPr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12B5E"/>
    <w:rPr>
      <w:rFonts w:ascii="Lucida Grande" w:hAnsi="Lucida Grande"/>
      <w:sz w:val="18"/>
      <w:szCs w:val="18"/>
      <w:lang w:val="fr-FR" w:eastAsia="en-US"/>
    </w:rPr>
  </w:style>
  <w:style w:type="paragraph" w:styleId="Paragraphedeliste">
    <w:name w:val="List Paragraph"/>
    <w:basedOn w:val="Normal"/>
    <w:uiPriority w:val="72"/>
    <w:rsid w:val="00E21A5C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7B7D24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7B7D24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7B7D24"/>
    <w:rPr>
      <w:rFonts w:ascii="Tahoma" w:hAnsi="Tahoma"/>
      <w:lang w:val="fr-FR"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7B7D24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7B7D24"/>
    <w:rPr>
      <w:rFonts w:ascii="Tahoma" w:hAnsi="Tahoma"/>
      <w:b/>
      <w:bCs/>
      <w:lang w:val="fr-FR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7.gif"/><Relationship Id="rId2" Type="http://schemas.openxmlformats.org/officeDocument/2006/relationships/image" Target="media/image16.png"/><Relationship Id="rId1" Type="http://schemas.openxmlformats.org/officeDocument/2006/relationships/image" Target="media/image1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alentin\Google%20Drive\DFPFRI\Mod&#232;les\Gabarit%20fiches%20p&#233;dagogiques\Gabarit-MaterielV3.2.dotx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C015DB7-1512-2343-8196-F95760B4D0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Gabarit-MaterielV3.2</Template>
  <TotalTime>0</TotalTime>
  <Pages>5</Pages>
  <Words>134</Words>
  <Characters>741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M.</dc:creator>
  <cp:keywords/>
  <dc:description/>
  <cp:lastModifiedBy>lp</cp:lastModifiedBy>
  <cp:revision>3</cp:revision>
  <cp:lastPrinted>2023-09-29T12:19:00Z</cp:lastPrinted>
  <dcterms:created xsi:type="dcterms:W3CDTF">2023-09-27T13:18:00Z</dcterms:created>
  <dcterms:modified xsi:type="dcterms:W3CDTF">2023-09-29T12:19:00Z</dcterms:modified>
</cp:coreProperties>
</file>