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21FDA6A" w14:textId="77777777" w:rsidR="00405E75" w:rsidRDefault="00DD5239" w:rsidP="00405E75">
      <w:pPr>
        <w:pStyle w:val="Titre"/>
      </w:pPr>
      <w:bookmarkStart w:id="0" w:name="_GoBack"/>
      <w:bookmarkEnd w:id="0"/>
      <w:r>
        <w:t>Churchill</w:t>
      </w:r>
      <w:r w:rsidR="00937A46">
        <w:t>, Canada</w:t>
      </w:r>
    </w:p>
    <w:p w14:paraId="1B0ACF7B" w14:textId="77777777" w:rsidR="00E21A5C" w:rsidRDefault="00E21A5C" w:rsidP="00E21A5C"/>
    <w:p w14:paraId="08C6534B" w14:textId="77777777" w:rsidR="00E21A5C" w:rsidRDefault="00937A46" w:rsidP="00090704">
      <w:pPr>
        <w:pStyle w:val="Titre1"/>
      </w:pPr>
      <w:r>
        <w:t xml:space="preserve">Se préparer </w:t>
      </w:r>
    </w:p>
    <w:p w14:paraId="3B7611CE" w14:textId="77777777" w:rsidR="00405E75" w:rsidRDefault="00DD5239" w:rsidP="00090704">
      <w:pPr>
        <w:pStyle w:val="Titre2"/>
        <w:ind w:left="714" w:hanging="357"/>
      </w:pPr>
      <w:r>
        <w:t>Complétez la grille à l’aide des indications.</w:t>
      </w:r>
    </w:p>
    <w:p w14:paraId="3B95D019" w14:textId="77777777" w:rsidR="004F4B75" w:rsidRDefault="00884D73" w:rsidP="000A5175">
      <w:pPr>
        <w:jc w:val="center"/>
      </w:pPr>
      <w:r>
        <w:rPr>
          <w:noProof/>
          <w:lang w:eastAsia="fr-FR"/>
        </w:rPr>
        <w:drawing>
          <wp:inline distT="0" distB="0" distL="0" distR="0" wp14:anchorId="0E52AFDF" wp14:editId="1531BADB">
            <wp:extent cx="3955422" cy="4581970"/>
            <wp:effectExtent l="19050" t="0" r="6978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3560" cy="4579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5D14C3" w14:textId="77777777" w:rsidR="004F4B75" w:rsidRPr="004F4B75" w:rsidRDefault="004F4B75" w:rsidP="004F4B75"/>
    <w:p w14:paraId="76F27A31" w14:textId="77777777" w:rsidR="00882F88" w:rsidRDefault="00882F88" w:rsidP="00882F88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806"/>
        <w:gridCol w:w="4816"/>
      </w:tblGrid>
      <w:tr w:rsidR="000A5175" w14:paraId="1FA0A6E0" w14:textId="77777777" w:rsidTr="00030B3A">
        <w:trPr>
          <w:trHeight w:val="297"/>
        </w:trPr>
        <w:tc>
          <w:tcPr>
            <w:tcW w:w="4907" w:type="dxa"/>
            <w:vAlign w:val="center"/>
          </w:tcPr>
          <w:p w14:paraId="4F46A5A8" w14:textId="77777777" w:rsidR="000A5175" w:rsidRPr="000A5175" w:rsidRDefault="000A5175" w:rsidP="00030B3A">
            <w:pPr>
              <w:jc w:val="center"/>
              <w:rPr>
                <w:b/>
                <w:caps/>
              </w:rPr>
            </w:pPr>
            <w:r w:rsidRPr="000A5175">
              <w:rPr>
                <w:b/>
                <w:caps/>
              </w:rPr>
              <w:t>Vertical</w:t>
            </w:r>
          </w:p>
        </w:tc>
        <w:tc>
          <w:tcPr>
            <w:tcW w:w="4907" w:type="dxa"/>
            <w:vAlign w:val="center"/>
          </w:tcPr>
          <w:p w14:paraId="644E019C" w14:textId="77777777" w:rsidR="000A5175" w:rsidRPr="000A5175" w:rsidRDefault="000A5175" w:rsidP="00030B3A">
            <w:pPr>
              <w:jc w:val="center"/>
              <w:rPr>
                <w:b/>
                <w:caps/>
              </w:rPr>
            </w:pPr>
            <w:r w:rsidRPr="000A5175">
              <w:rPr>
                <w:b/>
                <w:caps/>
              </w:rPr>
              <w:t>horizontal</w:t>
            </w:r>
          </w:p>
        </w:tc>
      </w:tr>
      <w:tr w:rsidR="000A5175" w14:paraId="63CD8EA3" w14:textId="77777777" w:rsidTr="00030B3A">
        <w:trPr>
          <w:trHeight w:val="1809"/>
        </w:trPr>
        <w:tc>
          <w:tcPr>
            <w:tcW w:w="4907" w:type="dxa"/>
          </w:tcPr>
          <w:p w14:paraId="712E93BF" w14:textId="77777777" w:rsidR="00884D73" w:rsidRDefault="00884D73" w:rsidP="00884D73"/>
          <w:p w14:paraId="22E70551" w14:textId="77777777" w:rsidR="00884D73" w:rsidRDefault="00884D73" w:rsidP="00884D73">
            <w:r>
              <w:t>1. Bâtiment militaire pour défendre une position.</w:t>
            </w:r>
          </w:p>
          <w:p w14:paraId="13C3C2E1" w14:textId="77777777" w:rsidR="00884D73" w:rsidRDefault="00884D73" w:rsidP="00884D73">
            <w:r>
              <w:t>2. Véhicule tiré par des chiens.</w:t>
            </w:r>
          </w:p>
          <w:p w14:paraId="5817EC08" w14:textId="77777777" w:rsidR="00884D73" w:rsidRDefault="00884D73" w:rsidP="00884D73">
            <w:r>
              <w:t>4. Moyen de transport sur rails.</w:t>
            </w:r>
          </w:p>
          <w:p w14:paraId="28C6D4E3" w14:textId="77777777" w:rsidR="00884D73" w:rsidRDefault="00884D73" w:rsidP="00884D73">
            <w:r>
              <w:t>5. Moyen de transport utilisé sur l’eau.</w:t>
            </w:r>
          </w:p>
          <w:p w14:paraId="6EE1C41B" w14:textId="77777777" w:rsidR="00DD5239" w:rsidRDefault="00DD5239" w:rsidP="00884D73"/>
        </w:tc>
        <w:tc>
          <w:tcPr>
            <w:tcW w:w="4907" w:type="dxa"/>
          </w:tcPr>
          <w:p w14:paraId="662D3020" w14:textId="77777777" w:rsidR="00884D73" w:rsidRDefault="00884D73" w:rsidP="00884D73"/>
          <w:p w14:paraId="6E9C2040" w14:textId="77777777" w:rsidR="00DD5239" w:rsidRDefault="00DD5239" w:rsidP="00884D73">
            <w:r>
              <w:t>3. Animal blanc quand il est polaire.</w:t>
            </w:r>
          </w:p>
          <w:p w14:paraId="768E3547" w14:textId="77777777" w:rsidR="00DD5239" w:rsidRDefault="00884D73" w:rsidP="00884D73">
            <w:r>
              <w:t>5</w:t>
            </w:r>
            <w:r w:rsidR="00DD5239">
              <w:t xml:space="preserve">. </w:t>
            </w:r>
            <w:r w:rsidR="001E6102">
              <w:t>Baleine de couleur</w:t>
            </w:r>
            <w:r>
              <w:t xml:space="preserve"> blanche.</w:t>
            </w:r>
          </w:p>
          <w:p w14:paraId="489ED2B6" w14:textId="77777777" w:rsidR="00884D73" w:rsidRDefault="00884D73" w:rsidP="00884D73">
            <w:r>
              <w:t xml:space="preserve">7. </w:t>
            </w:r>
            <w:r w:rsidRPr="000A5175">
              <w:t>Ensemble d'arbres.</w:t>
            </w:r>
          </w:p>
          <w:p w14:paraId="10067BF1" w14:textId="77777777" w:rsidR="00884D73" w:rsidRDefault="00884D73" w:rsidP="00884D73">
            <w:r>
              <w:t>8. Moyen de transport utilisé dans les airs.</w:t>
            </w:r>
          </w:p>
        </w:tc>
      </w:tr>
    </w:tbl>
    <w:p w14:paraId="5FE5E4FF" w14:textId="77777777" w:rsidR="00D163E8" w:rsidRDefault="00D163E8" w:rsidP="00882F88"/>
    <w:p w14:paraId="118EE60D" w14:textId="77777777" w:rsidR="00D163E8" w:rsidRDefault="00D163E8">
      <w:pPr>
        <w:spacing w:line="240" w:lineRule="auto"/>
      </w:pPr>
      <w:r>
        <w:br w:type="page"/>
      </w:r>
    </w:p>
    <w:p w14:paraId="321C4B47" w14:textId="77777777" w:rsidR="00D163E8" w:rsidRDefault="00D163E8" w:rsidP="00D163E8">
      <w:pPr>
        <w:pStyle w:val="Titre1"/>
      </w:pPr>
      <w:r>
        <w:lastRenderedPageBreak/>
        <w:t xml:space="preserve">Mettre en pratique </w:t>
      </w:r>
    </w:p>
    <w:p w14:paraId="0280B25F" w14:textId="77777777" w:rsidR="00D163E8" w:rsidRDefault="00D163E8" w:rsidP="00D163E8">
      <w:pPr>
        <w:pStyle w:val="Titre2"/>
        <w:ind w:left="714" w:hanging="357"/>
      </w:pPr>
      <w:r>
        <w:t xml:space="preserve">Activité 4 : </w:t>
      </w:r>
      <w:r w:rsidR="008C41EE">
        <w:t xml:space="preserve">vous participez à un concours pour promouvoir le tourisme dans la région de Churchill. Vous </w:t>
      </w:r>
      <w:r w:rsidR="00E25D41">
        <w:t>créez</w:t>
      </w:r>
      <w:r w:rsidR="008C41EE">
        <w:t xml:space="preserve"> des slogans publicitaires.</w:t>
      </w:r>
    </w:p>
    <w:p w14:paraId="1E47963E" w14:textId="77777777" w:rsidR="00D163E8" w:rsidRDefault="00D163E8" w:rsidP="00D163E8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90"/>
        <w:gridCol w:w="5042"/>
      </w:tblGrid>
      <w:tr w:rsidR="00D163E8" w14:paraId="1B675849" w14:textId="77777777" w:rsidTr="0041608C">
        <w:tc>
          <w:tcPr>
            <w:tcW w:w="4682" w:type="dxa"/>
          </w:tcPr>
          <w:p w14:paraId="43BEA5FD" w14:textId="25ED29CC" w:rsidR="0046202C" w:rsidRDefault="00D04691" w:rsidP="00D163E8">
            <w:r>
              <w:rPr>
                <w:noProof/>
                <w:lang w:eastAsia="fr-FR"/>
              </w:rPr>
              <w:drawing>
                <wp:anchor distT="0" distB="0" distL="114300" distR="114300" simplePos="0" relativeHeight="251654656" behindDoc="0" locked="0" layoutInCell="1" allowOverlap="1" wp14:anchorId="2FDA29EB" wp14:editId="5F86E55A">
                  <wp:simplePos x="0" y="0"/>
                  <wp:positionH relativeFrom="margin">
                    <wp:posOffset>41275</wp:posOffset>
                  </wp:positionH>
                  <wp:positionV relativeFrom="margin">
                    <wp:posOffset>302455</wp:posOffset>
                  </wp:positionV>
                  <wp:extent cx="2753751" cy="1835834"/>
                  <wp:effectExtent l="0" t="0" r="0" b="0"/>
                  <wp:wrapSquare wrapText="bothSides"/>
                  <wp:docPr id="8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3751" cy="18358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3F2B3B4" w14:textId="0389416F" w:rsidR="00D163E8" w:rsidRDefault="00D163E8" w:rsidP="00D163E8"/>
        </w:tc>
        <w:tc>
          <w:tcPr>
            <w:tcW w:w="5166" w:type="dxa"/>
          </w:tcPr>
          <w:p w14:paraId="10E4BD3C" w14:textId="5970205E" w:rsidR="00D163E8" w:rsidRDefault="00D04691" w:rsidP="00D163E8">
            <w:r>
              <w:rPr>
                <w:noProof/>
                <w:lang w:eastAsia="fr-FR"/>
              </w:rPr>
              <w:drawing>
                <wp:anchor distT="0" distB="0" distL="114300" distR="114300" simplePos="0" relativeHeight="251655680" behindDoc="0" locked="0" layoutInCell="1" allowOverlap="1" wp14:anchorId="364B0532" wp14:editId="771327CD">
                  <wp:simplePos x="0" y="0"/>
                  <wp:positionH relativeFrom="margin">
                    <wp:posOffset>-49</wp:posOffset>
                  </wp:positionH>
                  <wp:positionV relativeFrom="margin">
                    <wp:posOffset>309245</wp:posOffset>
                  </wp:positionV>
                  <wp:extent cx="3128938" cy="1772529"/>
                  <wp:effectExtent l="0" t="0" r="0" b="0"/>
                  <wp:wrapSquare wrapText="bothSides"/>
                  <wp:docPr id="11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8938" cy="17725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323C6D28" w14:textId="77777777" w:rsidR="00D163E8" w:rsidRDefault="00D163E8" w:rsidP="00D163E8"/>
          <w:p w14:paraId="53346083" w14:textId="43A00169" w:rsidR="0046202C" w:rsidRDefault="0046202C" w:rsidP="00D163E8"/>
        </w:tc>
      </w:tr>
      <w:tr w:rsidR="00D163E8" w14:paraId="09ADA0CF" w14:textId="77777777" w:rsidTr="0041608C">
        <w:tc>
          <w:tcPr>
            <w:tcW w:w="4682" w:type="dxa"/>
          </w:tcPr>
          <w:p w14:paraId="17C4CC3C" w14:textId="3C887B38" w:rsidR="00D163E8" w:rsidRDefault="00D04691" w:rsidP="0041608C">
            <w:r>
              <w:rPr>
                <w:noProof/>
                <w:lang w:eastAsia="fr-FR"/>
              </w:rPr>
              <w:drawing>
                <wp:anchor distT="0" distB="0" distL="114300" distR="114300" simplePos="0" relativeHeight="251656704" behindDoc="0" locked="0" layoutInCell="1" allowOverlap="1" wp14:anchorId="3499BD09" wp14:editId="08F5C0C3">
                  <wp:simplePos x="0" y="0"/>
                  <wp:positionH relativeFrom="margin">
                    <wp:posOffset>-3175</wp:posOffset>
                  </wp:positionH>
                  <wp:positionV relativeFrom="margin">
                    <wp:posOffset>337185</wp:posOffset>
                  </wp:positionV>
                  <wp:extent cx="2835275" cy="1875155"/>
                  <wp:effectExtent l="0" t="0" r="0" b="0"/>
                  <wp:wrapSquare wrapText="bothSides"/>
                  <wp:docPr id="15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51"/>
                          <a:stretch/>
                        </pic:blipFill>
                        <pic:spPr bwMode="auto">
                          <a:xfrm>
                            <a:off x="0" y="0"/>
                            <a:ext cx="2835275" cy="1875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166" w:type="dxa"/>
          </w:tcPr>
          <w:p w14:paraId="55332783" w14:textId="2FE6C1E7" w:rsidR="00CC6B1A" w:rsidRDefault="00D04691" w:rsidP="00D163E8">
            <w:r>
              <w:rPr>
                <w:noProof/>
                <w:lang w:eastAsia="fr-FR"/>
              </w:rPr>
              <w:drawing>
                <wp:anchor distT="0" distB="0" distL="114300" distR="114300" simplePos="0" relativeHeight="251657728" behindDoc="0" locked="0" layoutInCell="1" allowOverlap="1" wp14:anchorId="56F0BF0C" wp14:editId="6CDE10C4">
                  <wp:simplePos x="0" y="0"/>
                  <wp:positionH relativeFrom="margin">
                    <wp:posOffset>62474</wp:posOffset>
                  </wp:positionH>
                  <wp:positionV relativeFrom="margin">
                    <wp:posOffset>292735</wp:posOffset>
                  </wp:positionV>
                  <wp:extent cx="2974975" cy="1983105"/>
                  <wp:effectExtent l="0" t="0" r="0" b="0"/>
                  <wp:wrapSquare wrapText="bothSides"/>
                  <wp:docPr id="16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4975" cy="1983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67FA36F" w14:textId="5C153924" w:rsidR="00CC6B1A" w:rsidRDefault="00CC6B1A" w:rsidP="00D163E8"/>
        </w:tc>
      </w:tr>
      <w:tr w:rsidR="00D163E8" w14:paraId="387C3790" w14:textId="77777777" w:rsidTr="0041608C">
        <w:tc>
          <w:tcPr>
            <w:tcW w:w="4682" w:type="dxa"/>
          </w:tcPr>
          <w:p w14:paraId="216EE3A4" w14:textId="77777777" w:rsidR="00CC6B1A" w:rsidRDefault="00D04691" w:rsidP="00D163E8">
            <w:r>
              <w:rPr>
                <w:noProof/>
                <w:lang w:eastAsia="fr-FR"/>
              </w:rPr>
              <w:drawing>
                <wp:anchor distT="0" distB="0" distL="114300" distR="114300" simplePos="0" relativeHeight="251660800" behindDoc="0" locked="0" layoutInCell="1" allowOverlap="1" wp14:anchorId="1E360E24" wp14:editId="1AC933F4">
                  <wp:simplePos x="0" y="0"/>
                  <wp:positionH relativeFrom="margin">
                    <wp:posOffset>608965</wp:posOffset>
                  </wp:positionH>
                  <wp:positionV relativeFrom="margin">
                    <wp:posOffset>217610</wp:posOffset>
                  </wp:positionV>
                  <wp:extent cx="1568450" cy="2349500"/>
                  <wp:effectExtent l="0" t="0" r="0" b="0"/>
                  <wp:wrapSquare wrapText="bothSides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450" cy="2349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61FC9BE" w14:textId="7D07AC61" w:rsidR="00D163E8" w:rsidRDefault="00D163E8" w:rsidP="00D163E8"/>
        </w:tc>
        <w:tc>
          <w:tcPr>
            <w:tcW w:w="5166" w:type="dxa"/>
          </w:tcPr>
          <w:p w14:paraId="096BA2D0" w14:textId="7F1248E5" w:rsidR="0046202C" w:rsidRDefault="00D04691" w:rsidP="0046202C">
            <w:r>
              <w:rPr>
                <w:noProof/>
                <w:lang w:eastAsia="fr-FR"/>
              </w:rPr>
              <w:drawing>
                <wp:anchor distT="0" distB="0" distL="114300" distR="114300" simplePos="0" relativeHeight="251658752" behindDoc="0" locked="0" layoutInCell="1" allowOverlap="1" wp14:anchorId="33DAC5F3" wp14:editId="6AE8B87E">
                  <wp:simplePos x="0" y="0"/>
                  <wp:positionH relativeFrom="margin">
                    <wp:posOffset>24716</wp:posOffset>
                  </wp:positionH>
                  <wp:positionV relativeFrom="margin">
                    <wp:posOffset>274955</wp:posOffset>
                  </wp:positionV>
                  <wp:extent cx="3081020" cy="2046605"/>
                  <wp:effectExtent l="0" t="0" r="0" b="0"/>
                  <wp:wrapSquare wrapText="bothSides"/>
                  <wp:docPr id="13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1020" cy="2046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151C196" w14:textId="29603B5A" w:rsidR="00D163E8" w:rsidRDefault="00D163E8" w:rsidP="0046202C"/>
        </w:tc>
      </w:tr>
    </w:tbl>
    <w:p w14:paraId="106C5F44" w14:textId="77777777" w:rsidR="00D163E8" w:rsidRPr="00D163E8" w:rsidRDefault="00D163E8" w:rsidP="00D163E8"/>
    <w:p w14:paraId="21171A25" w14:textId="6BD1AE01" w:rsidR="00F35D0F" w:rsidRDefault="00D04691" w:rsidP="0041608C">
      <w:pPr>
        <w:jc w:val="right"/>
      </w:pPr>
      <w:r w:rsidRPr="0041608C">
        <w:rPr>
          <w:rFonts w:ascii="Calibri" w:hAnsi="Calibri" w:cs="Calibri"/>
          <w:sz w:val="16"/>
        </w:rPr>
        <w:t xml:space="preserve">© </w:t>
      </w:r>
      <w:proofErr w:type="spellStart"/>
      <w:r w:rsidRPr="0041608C">
        <w:rPr>
          <w:rFonts w:ascii="Calibri" w:hAnsi="Calibri" w:cs="Calibri"/>
          <w:sz w:val="16"/>
        </w:rPr>
        <w:t>iStock</w:t>
      </w:r>
      <w:proofErr w:type="spellEnd"/>
    </w:p>
    <w:sectPr w:rsidR="00F35D0F" w:rsidSect="00AB5A0E">
      <w:headerReference w:type="default" r:id="rId15"/>
      <w:footerReference w:type="default" r:id="rId16"/>
      <w:pgSz w:w="11900" w:h="16840"/>
      <w:pgMar w:top="1417" w:right="1134" w:bottom="1134" w:left="1134" w:header="708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A88584" w14:textId="77777777" w:rsidR="00951CB1" w:rsidRDefault="00951CB1" w:rsidP="00405E75">
      <w:r>
        <w:separator/>
      </w:r>
    </w:p>
  </w:endnote>
  <w:endnote w:type="continuationSeparator" w:id="0">
    <w:p w14:paraId="33C849BB" w14:textId="77777777" w:rsidR="00951CB1" w:rsidRDefault="00951CB1" w:rsidP="00405E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Yu Gothic UI"/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jc w:val="center"/>
      <w:tblLook w:val="04A0" w:firstRow="1" w:lastRow="0" w:firstColumn="1" w:lastColumn="0" w:noHBand="0" w:noVBand="1"/>
    </w:tblPr>
    <w:tblGrid>
      <w:gridCol w:w="3849"/>
      <w:gridCol w:w="1803"/>
      <w:gridCol w:w="3980"/>
    </w:tblGrid>
    <w:tr w:rsidR="00405E75" w:rsidRPr="005764AF" w14:paraId="2868337A" w14:textId="77777777" w:rsidTr="00E21A5C">
      <w:trPr>
        <w:trHeight w:val="284"/>
        <w:jc w:val="center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40AEBF7E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14:paraId="0AF527FB" w14:textId="23F89A2E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5764AF">
            <w:rPr>
              <w:color w:val="7F7F7F"/>
              <w:sz w:val="16"/>
              <w:szCs w:val="18"/>
            </w:rPr>
            <w:t xml:space="preserve">Page </w:t>
          </w:r>
          <w:r w:rsidR="00B61FAE"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PAGE</w:instrText>
          </w:r>
          <w:r w:rsidR="00B61FAE"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1E0B87">
            <w:rPr>
              <w:b/>
              <w:bCs/>
              <w:noProof/>
              <w:color w:val="7F7F7F"/>
              <w:sz w:val="16"/>
              <w:szCs w:val="18"/>
            </w:rPr>
            <w:t>2</w:t>
          </w:r>
          <w:r w:rsidR="00B61FAE"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5764AF">
            <w:rPr>
              <w:color w:val="7F7F7F"/>
              <w:sz w:val="16"/>
              <w:szCs w:val="18"/>
            </w:rPr>
            <w:t xml:space="preserve"> sur </w:t>
          </w:r>
          <w:r w:rsidR="00B61FAE"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="00B61FAE"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1E0B87">
            <w:rPr>
              <w:b/>
              <w:bCs/>
              <w:noProof/>
              <w:color w:val="7F7F7F"/>
              <w:sz w:val="16"/>
              <w:szCs w:val="18"/>
            </w:rPr>
            <w:t>2</w:t>
          </w:r>
          <w:r w:rsidR="00B61FAE"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7A0B8E8A" w14:textId="77777777" w:rsidR="00405E75" w:rsidRPr="005764AF" w:rsidRDefault="00405E75" w:rsidP="005764AF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405E75" w:rsidRPr="005764AF" w14:paraId="09EE094B" w14:textId="77777777" w:rsidTr="00E21A5C">
      <w:trPr>
        <w:trHeight w:val="284"/>
        <w:jc w:val="center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14:paraId="408BA62A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/>
          <w:shd w:val="clear" w:color="auto" w:fill="auto"/>
          <w:vAlign w:val="center"/>
        </w:tcPr>
        <w:p w14:paraId="487260BD" w14:textId="77777777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14:paraId="66F61770" w14:textId="77777777" w:rsidR="00405E75" w:rsidRPr="005764AF" w:rsidRDefault="00405E75" w:rsidP="00E21A5C">
          <w:pPr>
            <w:pStyle w:val="Pieddepage"/>
            <w:tabs>
              <w:tab w:val="clear" w:pos="4703"/>
              <w:tab w:val="clear" w:pos="9406"/>
              <w:tab w:val="center" w:pos="9956"/>
            </w:tabs>
            <w:jc w:val="right"/>
            <w:rPr>
              <w:color w:val="7F7F7F"/>
              <w:sz w:val="16"/>
              <w:szCs w:val="18"/>
            </w:rPr>
          </w:pPr>
        </w:p>
      </w:tc>
    </w:tr>
  </w:tbl>
  <w:p w14:paraId="0BE7416A" w14:textId="77777777" w:rsidR="00405E75" w:rsidRDefault="00405E7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E38E8FB" w14:textId="77777777" w:rsidR="00951CB1" w:rsidRDefault="00951CB1" w:rsidP="00405E75">
      <w:r>
        <w:separator/>
      </w:r>
    </w:p>
  </w:footnote>
  <w:footnote w:type="continuationSeparator" w:id="0">
    <w:p w14:paraId="20D4F16A" w14:textId="77777777" w:rsidR="00951CB1" w:rsidRDefault="00951CB1" w:rsidP="00405E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right"/>
      <w:tblLook w:val="04A0" w:firstRow="1" w:lastRow="0" w:firstColumn="1" w:lastColumn="0" w:noHBand="0" w:noVBand="1"/>
    </w:tblPr>
    <w:tblGrid>
      <w:gridCol w:w="3175"/>
      <w:gridCol w:w="576"/>
    </w:tblGrid>
    <w:tr w:rsidR="00405E75" w:rsidRPr="005764AF" w14:paraId="57BB6263" w14:textId="77777777" w:rsidTr="00A65F4F">
      <w:trPr>
        <w:trHeight w:val="71"/>
        <w:jc w:val="right"/>
      </w:trPr>
      <w:tc>
        <w:tcPr>
          <w:tcW w:w="3175" w:type="dxa"/>
          <w:shd w:val="clear" w:color="auto" w:fill="auto"/>
        </w:tcPr>
        <w:p w14:paraId="514B475E" w14:textId="7948BAF1" w:rsidR="00405E75" w:rsidRPr="005764AF" w:rsidRDefault="002145C6" w:rsidP="00A65F4F">
          <w:pPr>
            <w:pStyle w:val="En-tte"/>
            <w:jc w:val="right"/>
            <w:rPr>
              <w:color w:val="A6A6A6"/>
              <w:sz w:val="16"/>
            </w:rPr>
          </w:pPr>
          <w:fldSimple w:instr=" STYLEREF Titre \* MERGEFORMAT ">
            <w:r w:rsidR="001E0B87" w:rsidRPr="001E0B87">
              <w:rPr>
                <w:noProof/>
                <w:color w:val="A6A6A6"/>
                <w:sz w:val="16"/>
              </w:rPr>
              <w:t>Churchill, Canada</w:t>
            </w:r>
          </w:fldSimple>
        </w:p>
      </w:tc>
      <w:tc>
        <w:tcPr>
          <w:tcW w:w="0" w:type="auto"/>
          <w:shd w:val="clear" w:color="auto" w:fill="auto"/>
          <w:vAlign w:val="center"/>
        </w:tcPr>
        <w:p w14:paraId="4FFDD403" w14:textId="77777777" w:rsidR="00405E75" w:rsidRPr="005764AF" w:rsidRDefault="00C81B89" w:rsidP="005764AF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 wp14:anchorId="29A5AFD9" wp14:editId="5457D74C">
                <wp:extent cx="215900" cy="215900"/>
                <wp:effectExtent l="0" t="0" r="12700" b="12700"/>
                <wp:docPr id="4" name="Image 4" descr="SYSTEME:Users:vmoisan:Desktop:Gabarit BNF:A2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9" descr="SYSTEME:Users:vmoisan:Desktop:Gabarit BNF:A2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ABA4E00" w14:textId="77777777" w:rsidR="00405E75" w:rsidRPr="00405E75" w:rsidRDefault="002B5670" w:rsidP="00405E7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776" behindDoc="1" locked="0" layoutInCell="0" allowOverlap="1" wp14:anchorId="48EB52AE" wp14:editId="06CFAF69">
          <wp:simplePos x="0" y="0"/>
          <wp:positionH relativeFrom="page">
            <wp:align>center</wp:align>
          </wp:positionH>
          <wp:positionV relativeFrom="page">
            <wp:posOffset>-36195</wp:posOffset>
          </wp:positionV>
          <wp:extent cx="8018145" cy="827405"/>
          <wp:effectExtent l="0" t="0" r="1905" b="0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018205" cy="827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622" type="#_x0000_t75" style="width:64.5pt;height:36pt" o:bullet="t">
        <v:imagedata r:id="rId1" o:title="Fleche"/>
      </v:shape>
    </w:pict>
  </w:numPicBullet>
  <w:abstractNum w:abstractNumId="0" w15:restartNumberingAfterBreak="0">
    <w:nsid w:val="FFFFFF1D"/>
    <w:multiLevelType w:val="multilevel"/>
    <w:tmpl w:val="E3D89B8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4909EE"/>
    <w:multiLevelType w:val="hybridMultilevel"/>
    <w:tmpl w:val="0B8EB2CE"/>
    <w:lvl w:ilvl="0" w:tplc="FD0C37E0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F03E25"/>
    <w:multiLevelType w:val="hybridMultilevel"/>
    <w:tmpl w:val="933ABAE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8B0781"/>
    <w:multiLevelType w:val="hybridMultilevel"/>
    <w:tmpl w:val="E98AED7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B46997"/>
    <w:multiLevelType w:val="hybridMultilevel"/>
    <w:tmpl w:val="8F20389C"/>
    <w:lvl w:ilvl="0" w:tplc="175A52F8">
      <w:start w:val="1"/>
      <w:numFmt w:val="bullet"/>
      <w:lvlText w:val=""/>
      <w:lvlPicBulletId w:val="0"/>
      <w:lvlJc w:val="right"/>
      <w:pPr>
        <w:ind w:left="717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294075"/>
    <w:multiLevelType w:val="hybridMultilevel"/>
    <w:tmpl w:val="05C476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23F4B54"/>
    <w:multiLevelType w:val="hybridMultilevel"/>
    <w:tmpl w:val="4782D8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1"/>
  </w:num>
  <w:num w:numId="5">
    <w:abstractNumId w:val="6"/>
  </w:num>
  <w:num w:numId="6">
    <w:abstractNumId w:val="5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5F4F"/>
    <w:rsid w:val="00027585"/>
    <w:rsid w:val="00030B3A"/>
    <w:rsid w:val="00090704"/>
    <w:rsid w:val="000A5175"/>
    <w:rsid w:val="000D49E7"/>
    <w:rsid w:val="000E1771"/>
    <w:rsid w:val="0010234F"/>
    <w:rsid w:val="00135CEF"/>
    <w:rsid w:val="0016703B"/>
    <w:rsid w:val="001808DC"/>
    <w:rsid w:val="00184770"/>
    <w:rsid w:val="001E0B87"/>
    <w:rsid w:val="001E6102"/>
    <w:rsid w:val="002145C6"/>
    <w:rsid w:val="00236EB8"/>
    <w:rsid w:val="0029749A"/>
    <w:rsid w:val="002A244C"/>
    <w:rsid w:val="002B5670"/>
    <w:rsid w:val="002C2D34"/>
    <w:rsid w:val="002C7345"/>
    <w:rsid w:val="002F1766"/>
    <w:rsid w:val="00343D82"/>
    <w:rsid w:val="003A2087"/>
    <w:rsid w:val="003C6F96"/>
    <w:rsid w:val="00405607"/>
    <w:rsid w:val="00405E75"/>
    <w:rsid w:val="004157D4"/>
    <w:rsid w:val="0041608C"/>
    <w:rsid w:val="0046202C"/>
    <w:rsid w:val="004F4B75"/>
    <w:rsid w:val="00522A68"/>
    <w:rsid w:val="005764AF"/>
    <w:rsid w:val="006748AC"/>
    <w:rsid w:val="006B1655"/>
    <w:rsid w:val="0075719F"/>
    <w:rsid w:val="00812E9A"/>
    <w:rsid w:val="00866750"/>
    <w:rsid w:val="00882F88"/>
    <w:rsid w:val="00884BEF"/>
    <w:rsid w:val="00884D73"/>
    <w:rsid w:val="008B415A"/>
    <w:rsid w:val="008C41EE"/>
    <w:rsid w:val="00905BB8"/>
    <w:rsid w:val="00937A46"/>
    <w:rsid w:val="00951CB1"/>
    <w:rsid w:val="009D1E17"/>
    <w:rsid w:val="00A022E5"/>
    <w:rsid w:val="00A12B5E"/>
    <w:rsid w:val="00A153CB"/>
    <w:rsid w:val="00A26DA3"/>
    <w:rsid w:val="00A5068A"/>
    <w:rsid w:val="00A65F4F"/>
    <w:rsid w:val="00A75D53"/>
    <w:rsid w:val="00A9759A"/>
    <w:rsid w:val="00AA5391"/>
    <w:rsid w:val="00AB5A0E"/>
    <w:rsid w:val="00B04330"/>
    <w:rsid w:val="00B61FAE"/>
    <w:rsid w:val="00B7014A"/>
    <w:rsid w:val="00B74D5B"/>
    <w:rsid w:val="00BC6095"/>
    <w:rsid w:val="00BD697F"/>
    <w:rsid w:val="00C564FE"/>
    <w:rsid w:val="00C716A7"/>
    <w:rsid w:val="00C718EE"/>
    <w:rsid w:val="00C77D5A"/>
    <w:rsid w:val="00C8024E"/>
    <w:rsid w:val="00C81B89"/>
    <w:rsid w:val="00C84504"/>
    <w:rsid w:val="00CC6B1A"/>
    <w:rsid w:val="00CD5A49"/>
    <w:rsid w:val="00D04691"/>
    <w:rsid w:val="00D163E8"/>
    <w:rsid w:val="00DC6AEA"/>
    <w:rsid w:val="00DD5239"/>
    <w:rsid w:val="00E13E0B"/>
    <w:rsid w:val="00E21A5C"/>
    <w:rsid w:val="00E25D41"/>
    <w:rsid w:val="00E512B6"/>
    <w:rsid w:val="00E624C0"/>
    <w:rsid w:val="00EB07F7"/>
    <w:rsid w:val="00EB25D9"/>
    <w:rsid w:val="00EC2FB5"/>
    <w:rsid w:val="00EF34AC"/>
    <w:rsid w:val="00F119B5"/>
    <w:rsid w:val="00F35D0F"/>
    <w:rsid w:val="00F63FBA"/>
    <w:rsid w:val="00FC7692"/>
    <w:rsid w:val="00FE11E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A8D022B"/>
  <w15:docId w15:val="{7B1A8978-B2C1-49BD-8C8D-027A6300BD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B07F7"/>
    <w:pPr>
      <w:spacing w:line="276" w:lineRule="auto"/>
    </w:pPr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090704"/>
    <w:pPr>
      <w:keepNext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E21A5C"/>
    <w:pPr>
      <w:numPr>
        <w:numId w:val="4"/>
      </w:numPr>
      <w:spacing w:before="60" w:after="60"/>
      <w:ind w:right="51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Datemiseenligne">
    <w:name w:val="Datemiseenligne"/>
    <w:uiPriority w:val="1"/>
    <w:qFormat/>
    <w:rsid w:val="00405E75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090704"/>
    <w:rPr>
      <w:rFonts w:ascii="Tahoma" w:eastAsia="Times New Roman" w:hAnsi="Tahoma" w:cs="Tahoma"/>
      <w:smallCaps/>
      <w:color w:val="365F91"/>
      <w:sz w:val="22"/>
      <w:szCs w:val="24"/>
      <w:lang w:val="fr-FR" w:eastAsia="en-US"/>
    </w:rPr>
  </w:style>
  <w:style w:type="character" w:customStyle="1" w:styleId="Titre2Car">
    <w:name w:val="Titre 2 Car"/>
    <w:link w:val="Titre2"/>
    <w:uiPriority w:val="9"/>
    <w:rsid w:val="00E21A5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405E75"/>
    <w:pPr>
      <w:pBdr>
        <w:bottom w:val="single" w:sz="4" w:space="1" w:color="95B3D7"/>
      </w:pBdr>
    </w:pPr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405E75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paragraph" w:styleId="En-tte">
    <w:name w:val="header"/>
    <w:basedOn w:val="Normal"/>
    <w:link w:val="En-tt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En-tteCar">
    <w:name w:val="En-tête Car"/>
    <w:link w:val="En-tte"/>
    <w:uiPriority w:val="99"/>
    <w:rsid w:val="00405E75"/>
    <w:rPr>
      <w:rFonts w:ascii="Tahoma" w:hAnsi="Tahoma"/>
      <w:sz w:val="20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link w:val="Pieddepage"/>
    <w:uiPriority w:val="99"/>
    <w:rsid w:val="00405E75"/>
    <w:rPr>
      <w:rFonts w:ascii="Tahoma" w:hAnsi="Tahoma"/>
      <w:sz w:val="20"/>
      <w:lang w:eastAsia="en-US"/>
    </w:rPr>
  </w:style>
  <w:style w:type="table" w:styleId="Grilledutableau">
    <w:name w:val="Table Grid"/>
    <w:basedOn w:val="TableauNormal"/>
    <w:uiPriority w:val="59"/>
    <w:rsid w:val="00405E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12B5E"/>
    <w:pPr>
      <w:spacing w:line="240" w:lineRule="auto"/>
    </w:pPr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12B5E"/>
    <w:rPr>
      <w:rFonts w:ascii="Lucida Grande" w:hAnsi="Lucida Grande"/>
      <w:sz w:val="18"/>
      <w:szCs w:val="18"/>
      <w:lang w:val="fr-FR" w:eastAsia="en-US"/>
    </w:rPr>
  </w:style>
  <w:style w:type="paragraph" w:styleId="Paragraphedeliste">
    <w:name w:val="List Paragraph"/>
    <w:basedOn w:val="Normal"/>
    <w:uiPriority w:val="72"/>
    <w:rsid w:val="00E21A5C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E512B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E512B6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E512B6"/>
    <w:rPr>
      <w:rFonts w:ascii="Tahoma" w:hAnsi="Tahoma"/>
      <w:lang w:val="fr-FR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512B6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512B6"/>
    <w:rPr>
      <w:rFonts w:ascii="Tahoma" w:hAnsi="Tahoma"/>
      <w:b/>
      <w:bCs/>
      <w:lang w:val="fr-FR" w:eastAsia="en-US"/>
    </w:rPr>
  </w:style>
  <w:style w:type="character" w:styleId="Lienhypertexte">
    <w:name w:val="Hyperlink"/>
    <w:basedOn w:val="Policepardfaut"/>
    <w:uiPriority w:val="99"/>
    <w:unhideWhenUsed/>
    <w:rsid w:val="00EC2FB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jp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4.jpg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gif"/><Relationship Id="rId1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alentin\Google%20Drive\DFPFRI\Mod&#232;les\Gabarit%20fiches%20p&#233;dagogiques\Gabarit-MaterielV3.2.dotx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7DC929F-4F45-4DFA-A2AD-7FA0242CEF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Gabarit-MaterielV3.2</Template>
  <TotalTime>3</TotalTime>
  <Pages>2</Pages>
  <Words>91</Words>
  <Characters>502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M.</dc:creator>
  <cp:keywords/>
  <dc:description/>
  <cp:lastModifiedBy>HP</cp:lastModifiedBy>
  <cp:revision>4</cp:revision>
  <cp:lastPrinted>2022-12-27T12:14:00Z</cp:lastPrinted>
  <dcterms:created xsi:type="dcterms:W3CDTF">2022-12-05T16:16:00Z</dcterms:created>
  <dcterms:modified xsi:type="dcterms:W3CDTF">2022-12-27T12:14:00Z</dcterms:modified>
</cp:coreProperties>
</file>