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361D521" w14:textId="0D0A7A74" w:rsidR="00405E75" w:rsidRDefault="00C95D98" w:rsidP="00405E75">
      <w:pPr>
        <w:pStyle w:val="Titre"/>
      </w:pPr>
      <w:bookmarkStart w:id="0" w:name="_GoBack"/>
      <w:bookmarkEnd w:id="0"/>
      <w:r>
        <w:t>Il est ringard</w:t>
      </w:r>
    </w:p>
    <w:p w14:paraId="435D8119" w14:textId="2B5475EB" w:rsidR="00E21A5C" w:rsidRDefault="00C95D98" w:rsidP="00090704">
      <w:pPr>
        <w:pStyle w:val="Titre1"/>
      </w:pPr>
      <w:r>
        <w:t>Pas en préfecture ?</w:t>
      </w:r>
    </w:p>
    <w:p w14:paraId="752E8474" w14:textId="03071DAB" w:rsidR="00405E75" w:rsidRPr="00E21A5C" w:rsidRDefault="00C95D98" w:rsidP="00090704">
      <w:pPr>
        <w:pStyle w:val="Titre2"/>
        <w:ind w:left="714" w:hanging="357"/>
      </w:pPr>
      <w:r>
        <w:t>Adapter son vocab</w:t>
      </w:r>
      <w:r w:rsidRPr="00303F3B">
        <w:t>ula</w:t>
      </w:r>
      <w:r>
        <w:t>ire en fonction d’une situation</w:t>
      </w:r>
      <w:r w:rsidR="00386675">
        <w:t xml:space="preserve"> ou d’un</w:t>
      </w:r>
      <w:r w:rsidR="00803360">
        <w:t>·e</w:t>
      </w:r>
      <w:r w:rsidR="00386675">
        <w:t xml:space="preserve"> interlocuteur</w:t>
      </w:r>
      <w:r w:rsidR="00803360">
        <w:t>·trice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79"/>
        <w:gridCol w:w="2380"/>
        <w:gridCol w:w="2380"/>
        <w:gridCol w:w="2380"/>
        <w:gridCol w:w="2380"/>
        <w:gridCol w:w="2380"/>
      </w:tblGrid>
      <w:tr w:rsidR="00C5454A" w14:paraId="3B8308F3" w14:textId="77777777" w:rsidTr="00C5454A">
        <w:trPr>
          <w:trHeight w:val="2324"/>
        </w:trPr>
        <w:tc>
          <w:tcPr>
            <w:tcW w:w="4759" w:type="dxa"/>
            <w:gridSpan w:val="2"/>
            <w:vAlign w:val="center"/>
          </w:tcPr>
          <w:p w14:paraId="4177A5B4" w14:textId="28119058" w:rsidR="00C5454A" w:rsidRDefault="00C5454A" w:rsidP="003866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4DB4A86" wp14:editId="37F9B6CD">
                  <wp:extent cx="2023708" cy="1368000"/>
                  <wp:effectExtent l="0" t="0" r="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708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0" w:type="dxa"/>
            <w:vAlign w:val="center"/>
          </w:tcPr>
          <w:p w14:paraId="64CEA067" w14:textId="28CAE88C" w:rsidR="00C5454A" w:rsidRDefault="00C5454A" w:rsidP="003866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B4800E7" wp14:editId="645760AD">
                  <wp:extent cx="1123950" cy="1367790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24606" r="20613"/>
                          <a:stretch/>
                        </pic:blipFill>
                        <pic:spPr bwMode="auto">
                          <a:xfrm>
                            <a:off x="0" y="0"/>
                            <a:ext cx="1124123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0" w:type="dxa"/>
            <w:vAlign w:val="center"/>
          </w:tcPr>
          <w:p w14:paraId="261CC7D4" w14:textId="73E46E3E" w:rsidR="00C5454A" w:rsidRDefault="00C5454A" w:rsidP="003866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D662382" wp14:editId="726CE3C0">
                  <wp:extent cx="1323975" cy="1367155"/>
                  <wp:effectExtent l="0" t="0" r="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16725" r="10602"/>
                          <a:stretch/>
                        </pic:blipFill>
                        <pic:spPr bwMode="auto">
                          <a:xfrm>
                            <a:off x="0" y="0"/>
                            <a:ext cx="1324793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gridSpan w:val="2"/>
            <w:vAlign w:val="center"/>
          </w:tcPr>
          <w:p w14:paraId="392AD6E6" w14:textId="20C2254E" w:rsidR="00C5454A" w:rsidRDefault="00C5454A" w:rsidP="003866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C2246F1" wp14:editId="5FB8347E">
                  <wp:extent cx="2052000" cy="1368000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2000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454A" w14:paraId="4E9D296C" w14:textId="77777777" w:rsidTr="00C5454A">
        <w:trPr>
          <w:trHeight w:val="2324"/>
        </w:trPr>
        <w:tc>
          <w:tcPr>
            <w:tcW w:w="4759" w:type="dxa"/>
            <w:gridSpan w:val="2"/>
            <w:vAlign w:val="center"/>
          </w:tcPr>
          <w:p w14:paraId="2CFB327D" w14:textId="3E8C40B8" w:rsidR="00C5454A" w:rsidRDefault="00C5454A" w:rsidP="003866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59BB78D" wp14:editId="61DD547E">
                  <wp:extent cx="2148403" cy="1368000"/>
                  <wp:effectExtent l="0" t="0" r="4445" b="381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8403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0" w:type="dxa"/>
            <w:vAlign w:val="center"/>
          </w:tcPr>
          <w:p w14:paraId="4AEEB526" w14:textId="3C15CFB4" w:rsidR="00C5454A" w:rsidRDefault="00C5454A" w:rsidP="003866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146F6BC" wp14:editId="3762855E">
                  <wp:extent cx="797203" cy="1368000"/>
                  <wp:effectExtent l="0" t="0" r="3175" b="381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23775" t="29902" r="14951"/>
                          <a:stretch/>
                        </pic:blipFill>
                        <pic:spPr bwMode="auto">
                          <a:xfrm>
                            <a:off x="0" y="0"/>
                            <a:ext cx="797203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0" w:type="dxa"/>
            <w:vAlign w:val="center"/>
          </w:tcPr>
          <w:p w14:paraId="3BCCA194" w14:textId="6E7247E9" w:rsidR="00C5454A" w:rsidRDefault="00C5454A" w:rsidP="003866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13DB64C" wp14:editId="278756CE">
                  <wp:extent cx="1143000" cy="1367790"/>
                  <wp:effectExtent l="0" t="0" r="0" b="381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19499" r="24791"/>
                          <a:stretch/>
                        </pic:blipFill>
                        <pic:spPr bwMode="auto">
                          <a:xfrm>
                            <a:off x="0" y="0"/>
                            <a:ext cx="1143176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gridSpan w:val="2"/>
            <w:vAlign w:val="center"/>
          </w:tcPr>
          <w:p w14:paraId="345F7F23" w14:textId="1448DFF8" w:rsidR="00C5454A" w:rsidRDefault="00C5454A" w:rsidP="003866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AC4E2BE" wp14:editId="4E99FC2F">
                  <wp:extent cx="2440496" cy="1044000"/>
                  <wp:effectExtent l="0" t="0" r="0" b="381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42963" r="11111"/>
                          <a:stretch/>
                        </pic:blipFill>
                        <pic:spPr bwMode="auto">
                          <a:xfrm>
                            <a:off x="0" y="0"/>
                            <a:ext cx="2440496" cy="10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454A" w14:paraId="565F5833" w14:textId="77777777" w:rsidTr="00C5454A">
        <w:trPr>
          <w:trHeight w:val="2665"/>
        </w:trPr>
        <w:tc>
          <w:tcPr>
            <w:tcW w:w="2379" w:type="dxa"/>
            <w:vAlign w:val="center"/>
          </w:tcPr>
          <w:p w14:paraId="202685C7" w14:textId="407B0083" w:rsidR="006718F7" w:rsidRDefault="000E5B98" w:rsidP="003866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12B6652" wp14:editId="1A549A3F">
                  <wp:extent cx="1115869" cy="1584000"/>
                  <wp:effectExtent l="0" t="0" r="8255" b="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12091" r="7108"/>
                          <a:stretch/>
                        </pic:blipFill>
                        <pic:spPr bwMode="auto">
                          <a:xfrm>
                            <a:off x="0" y="0"/>
                            <a:ext cx="1115869" cy="158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0" w:type="dxa"/>
            <w:vAlign w:val="center"/>
          </w:tcPr>
          <w:p w14:paraId="7E4AE78D" w14:textId="5BF478D9" w:rsidR="006718F7" w:rsidRDefault="00C5454A" w:rsidP="003866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E1B9FB" wp14:editId="5068DE62">
                  <wp:extent cx="1056000" cy="1584000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6000" cy="158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gridSpan w:val="2"/>
            <w:vAlign w:val="center"/>
          </w:tcPr>
          <w:p w14:paraId="1AA20BD4" w14:textId="01E4C203" w:rsidR="006718F7" w:rsidRDefault="001E163F" w:rsidP="003866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12BD25F" wp14:editId="712D64D6">
                  <wp:extent cx="1385570" cy="1393009"/>
                  <wp:effectExtent l="0" t="0" r="508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-25000"/>
                                    </a14:imgEffect>
                                    <a14:imgEffect>
                                      <a14:brightnessContrast bright="-2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12030"/>
                          <a:stretch/>
                        </pic:blipFill>
                        <pic:spPr bwMode="auto">
                          <a:xfrm>
                            <a:off x="0" y="0"/>
                            <a:ext cx="1386000" cy="13934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0" w:type="dxa"/>
            <w:vAlign w:val="center"/>
          </w:tcPr>
          <w:p w14:paraId="45A66A8B" w14:textId="37CE6162" w:rsidR="006718F7" w:rsidRDefault="000E5B98" w:rsidP="003866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37AAF11" wp14:editId="6D7BE70D">
                  <wp:extent cx="968734" cy="1584000"/>
                  <wp:effectExtent l="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43640" t="9749" r="22006" b="5989"/>
                          <a:stretch/>
                        </pic:blipFill>
                        <pic:spPr bwMode="auto">
                          <a:xfrm>
                            <a:off x="0" y="0"/>
                            <a:ext cx="968734" cy="158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0" w:type="dxa"/>
            <w:vAlign w:val="center"/>
          </w:tcPr>
          <w:p w14:paraId="55AC8461" w14:textId="290F8F26" w:rsidR="006718F7" w:rsidRDefault="00C5454A" w:rsidP="0038667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4F35D4D" wp14:editId="70EF70B8">
                  <wp:extent cx="1369060" cy="1419225"/>
                  <wp:effectExtent l="0" t="0" r="2540" b="952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16725" r="15307" b="6110"/>
                          <a:stretch/>
                        </pic:blipFill>
                        <pic:spPr bwMode="auto">
                          <a:xfrm>
                            <a:off x="0" y="0"/>
                            <a:ext cx="1369439" cy="1419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393705" w14:textId="77777777" w:rsidR="006718F7" w:rsidRDefault="006718F7" w:rsidP="006718F7">
      <w:pPr>
        <w:jc w:val="right"/>
        <w:rPr>
          <w:rFonts w:cs="Tahoma"/>
        </w:rPr>
      </w:pPr>
    </w:p>
    <w:p w14:paraId="2BCF1094" w14:textId="62ECFE98" w:rsidR="00E21A5C" w:rsidRPr="00577852" w:rsidRDefault="006718F7" w:rsidP="006718F7">
      <w:pPr>
        <w:jc w:val="right"/>
      </w:pPr>
      <w:r>
        <w:rPr>
          <w:rFonts w:cs="Tahoma"/>
        </w:rPr>
        <w:t>©</w:t>
      </w:r>
      <w:r>
        <w:t xml:space="preserve"> </w:t>
      </w:r>
      <w:proofErr w:type="spellStart"/>
      <w:r>
        <w:t>Pixabay</w:t>
      </w:r>
      <w:proofErr w:type="spellEnd"/>
      <w:r w:rsidR="00BF2AA3">
        <w:t xml:space="preserve"> / H. </w:t>
      </w:r>
      <w:proofErr w:type="spellStart"/>
      <w:r w:rsidR="00BF2AA3">
        <w:t>Emile</w:t>
      </w:r>
      <w:proofErr w:type="spellEnd"/>
    </w:p>
    <w:sectPr w:rsidR="00E21A5C" w:rsidRPr="00577852" w:rsidSect="00386675">
      <w:headerReference w:type="default" r:id="rId22"/>
      <w:footerReference w:type="default" r:id="rId23"/>
      <w:pgSz w:w="16840" w:h="11900" w:orient="landscape"/>
      <w:pgMar w:top="1134" w:right="1417" w:bottom="1134" w:left="1134" w:header="708" w:footer="5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D27798D" w14:textId="77777777" w:rsidR="006B7789" w:rsidRDefault="006B7789" w:rsidP="00405E75">
      <w:r>
        <w:separator/>
      </w:r>
    </w:p>
  </w:endnote>
  <w:endnote w:type="continuationSeparator" w:id="0">
    <w:p w14:paraId="3374CB1C" w14:textId="77777777" w:rsidR="006B7789" w:rsidRDefault="006B7789" w:rsidP="00405E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jc w:val="center"/>
      <w:tblLook w:val="04A0" w:firstRow="1" w:lastRow="0" w:firstColumn="1" w:lastColumn="0" w:noHBand="0" w:noVBand="1"/>
    </w:tblPr>
    <w:tblGrid>
      <w:gridCol w:w="5710"/>
      <w:gridCol w:w="2675"/>
      <w:gridCol w:w="5904"/>
    </w:tblGrid>
    <w:tr w:rsidR="00405E75" w:rsidRPr="005764AF" w14:paraId="2A2374D9" w14:textId="77777777" w:rsidTr="00E21A5C">
      <w:trPr>
        <w:trHeight w:val="284"/>
        <w:jc w:val="center"/>
      </w:trPr>
      <w:tc>
        <w:tcPr>
          <w:tcW w:w="1998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53D494E4" w14:textId="0B72B775" w:rsidR="00405E75" w:rsidRPr="005764AF" w:rsidRDefault="00405E75" w:rsidP="00BC6095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 w:val="restart"/>
          <w:shd w:val="clear" w:color="auto" w:fill="auto"/>
          <w:vAlign w:val="center"/>
        </w:tcPr>
        <w:p w14:paraId="1D60D8A1" w14:textId="0F198F96" w:rsidR="00405E75" w:rsidRPr="005764AF" w:rsidRDefault="00405E75" w:rsidP="005764AF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  <w:r w:rsidRPr="005764AF">
            <w:rPr>
              <w:color w:val="7F7F7F"/>
              <w:sz w:val="16"/>
              <w:szCs w:val="18"/>
            </w:rPr>
            <w:t xml:space="preserve">Page 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5764AF">
            <w:rPr>
              <w:b/>
              <w:bCs/>
              <w:color w:val="7F7F7F"/>
              <w:sz w:val="16"/>
              <w:szCs w:val="18"/>
            </w:rPr>
            <w:instrText>PAGE</w:instrTex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F8188A">
            <w:rPr>
              <w:b/>
              <w:bCs/>
              <w:noProof/>
              <w:color w:val="7F7F7F"/>
              <w:sz w:val="16"/>
              <w:szCs w:val="18"/>
            </w:rPr>
            <w:t>1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end"/>
          </w:r>
          <w:r w:rsidRPr="005764AF">
            <w:rPr>
              <w:color w:val="7F7F7F"/>
              <w:sz w:val="16"/>
              <w:szCs w:val="18"/>
            </w:rPr>
            <w:t xml:space="preserve"> sur 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5764AF">
            <w:rPr>
              <w:b/>
              <w:bCs/>
              <w:color w:val="7F7F7F"/>
              <w:sz w:val="16"/>
              <w:szCs w:val="18"/>
            </w:rPr>
            <w:instrText>NUMPAGES</w:instrTex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F8188A">
            <w:rPr>
              <w:b/>
              <w:bCs/>
              <w:noProof/>
              <w:color w:val="7F7F7F"/>
              <w:sz w:val="16"/>
              <w:szCs w:val="18"/>
            </w:rPr>
            <w:t>1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end"/>
          </w:r>
        </w:p>
      </w:tc>
      <w:tc>
        <w:tcPr>
          <w:tcW w:w="2066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27635E40" w14:textId="77777777" w:rsidR="00405E75" w:rsidRPr="005764AF" w:rsidRDefault="00405E75" w:rsidP="005764AF">
          <w:pPr>
            <w:pStyle w:val="Pieddepage"/>
            <w:jc w:val="right"/>
            <w:rPr>
              <w:rFonts w:cs="Tahoma"/>
              <w:color w:val="7F7F7F"/>
              <w:sz w:val="16"/>
              <w:szCs w:val="20"/>
            </w:rPr>
          </w:pPr>
        </w:p>
      </w:tc>
    </w:tr>
    <w:tr w:rsidR="00405E75" w:rsidRPr="005764AF" w14:paraId="1A6C71D9" w14:textId="77777777" w:rsidTr="00E21A5C">
      <w:trPr>
        <w:trHeight w:val="284"/>
        <w:jc w:val="center"/>
      </w:trPr>
      <w:tc>
        <w:tcPr>
          <w:tcW w:w="1998" w:type="pct"/>
          <w:tcBorders>
            <w:top w:val="single" w:sz="4" w:space="0" w:color="A6A6A6"/>
          </w:tcBorders>
          <w:shd w:val="clear" w:color="auto" w:fill="auto"/>
        </w:tcPr>
        <w:p w14:paraId="2D467A21" w14:textId="77777777" w:rsidR="00405E75" w:rsidRPr="005764AF" w:rsidRDefault="00405E75" w:rsidP="00BC6095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/>
          <w:shd w:val="clear" w:color="auto" w:fill="auto"/>
          <w:vAlign w:val="center"/>
        </w:tcPr>
        <w:p w14:paraId="03C820E7" w14:textId="77777777" w:rsidR="00405E75" w:rsidRPr="005764AF" w:rsidRDefault="00405E75" w:rsidP="005764AF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2066" w:type="pct"/>
          <w:tcBorders>
            <w:top w:val="single" w:sz="4" w:space="0" w:color="A6A6A6"/>
          </w:tcBorders>
          <w:shd w:val="clear" w:color="auto" w:fill="auto"/>
        </w:tcPr>
        <w:p w14:paraId="2FA2FA63" w14:textId="77777777" w:rsidR="00405E75" w:rsidRPr="005764AF" w:rsidRDefault="00405E75" w:rsidP="00E21A5C">
          <w:pPr>
            <w:pStyle w:val="Pieddepage"/>
            <w:tabs>
              <w:tab w:val="clear" w:pos="4703"/>
              <w:tab w:val="clear" w:pos="9406"/>
              <w:tab w:val="center" w:pos="9956"/>
            </w:tabs>
            <w:jc w:val="right"/>
            <w:rPr>
              <w:color w:val="7F7F7F"/>
              <w:sz w:val="16"/>
              <w:szCs w:val="18"/>
            </w:rPr>
          </w:pPr>
        </w:p>
      </w:tc>
    </w:tr>
  </w:tbl>
  <w:p w14:paraId="4D58490E" w14:textId="77777777" w:rsidR="00405E75" w:rsidRDefault="00405E7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6D54D74" w14:textId="77777777" w:rsidR="006B7789" w:rsidRDefault="006B7789" w:rsidP="00405E75">
      <w:r>
        <w:separator/>
      </w:r>
    </w:p>
  </w:footnote>
  <w:footnote w:type="continuationSeparator" w:id="0">
    <w:p w14:paraId="46C791F7" w14:textId="77777777" w:rsidR="006B7789" w:rsidRDefault="006B7789" w:rsidP="00405E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4211" w:type="dxa"/>
      <w:tblInd w:w="9156" w:type="dxa"/>
      <w:tblLook w:val="04A0" w:firstRow="1" w:lastRow="0" w:firstColumn="1" w:lastColumn="0" w:noHBand="0" w:noVBand="1"/>
    </w:tblPr>
    <w:tblGrid>
      <w:gridCol w:w="2793"/>
      <w:gridCol w:w="1418"/>
    </w:tblGrid>
    <w:tr w:rsidR="00F57F82" w:rsidRPr="005764AF" w14:paraId="2CC71D6E" w14:textId="77777777" w:rsidTr="00803360">
      <w:trPr>
        <w:trHeight w:val="63"/>
      </w:trPr>
      <w:tc>
        <w:tcPr>
          <w:tcW w:w="2793" w:type="dxa"/>
          <w:shd w:val="clear" w:color="auto" w:fill="auto"/>
        </w:tcPr>
        <w:p w14:paraId="47FF461B" w14:textId="7BED48D9" w:rsidR="00405E75" w:rsidRPr="005764AF" w:rsidRDefault="00405E75" w:rsidP="00F57F82">
          <w:pPr>
            <w:pStyle w:val="En-tte"/>
            <w:rPr>
              <w:color w:val="A6A6A6"/>
              <w:sz w:val="16"/>
            </w:rPr>
          </w:pPr>
          <w:r w:rsidRPr="005764AF">
            <w:rPr>
              <w:color w:val="A6A6A6"/>
              <w:sz w:val="16"/>
            </w:rPr>
            <w:fldChar w:fldCharType="begin"/>
          </w:r>
          <w:r w:rsidRPr="005764AF">
            <w:rPr>
              <w:color w:val="A6A6A6"/>
              <w:sz w:val="16"/>
            </w:rPr>
            <w:instrText xml:space="preserve"> STYLEREF Titre \* MERGEFORMAT </w:instrText>
          </w:r>
          <w:r w:rsidRPr="005764AF">
            <w:rPr>
              <w:color w:val="A6A6A6"/>
              <w:sz w:val="16"/>
            </w:rPr>
            <w:fldChar w:fldCharType="separate"/>
          </w:r>
          <w:r w:rsidR="00234560">
            <w:rPr>
              <w:noProof/>
              <w:color w:val="A6A6A6"/>
              <w:sz w:val="16"/>
            </w:rPr>
            <w:t>Il est ringard</w:t>
          </w:r>
          <w:r w:rsidRPr="005764AF">
            <w:rPr>
              <w:color w:val="A6A6A6"/>
              <w:sz w:val="16"/>
            </w:rPr>
            <w:fldChar w:fldCharType="end"/>
          </w:r>
        </w:p>
      </w:tc>
      <w:tc>
        <w:tcPr>
          <w:tcW w:w="1418" w:type="dxa"/>
          <w:shd w:val="clear" w:color="auto" w:fill="auto"/>
          <w:vAlign w:val="center"/>
        </w:tcPr>
        <w:p w14:paraId="2731639C" w14:textId="58D1C9AF" w:rsidR="00405E75" w:rsidRPr="005764AF" w:rsidRDefault="00C81B89" w:rsidP="00F57F82">
          <w:pPr>
            <w:tabs>
              <w:tab w:val="left" w:pos="2571"/>
            </w:tabs>
          </w:pPr>
          <w:r>
            <w:rPr>
              <w:noProof/>
              <w:lang w:eastAsia="fr-FR"/>
            </w:rPr>
            <w:drawing>
              <wp:inline distT="0" distB="0" distL="0" distR="0" wp14:anchorId="6721040A" wp14:editId="1D84F0F2">
                <wp:extent cx="215900" cy="215900"/>
                <wp:effectExtent l="0" t="0" r="12700" b="12700"/>
                <wp:docPr id="15" name="Image 15" descr="SYSTEME:Users:vmoisan:Desktop:Gabarit BNF:A2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9" descr="SYSTEME:Users:vmoisan:Desktop:Gabarit BNF:A2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590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6DC0E2EB" w14:textId="3A925D29" w:rsidR="00405E75" w:rsidRPr="00405E75" w:rsidRDefault="00C61221" w:rsidP="00405E7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776" behindDoc="1" locked="0" layoutInCell="0" allowOverlap="1" wp14:anchorId="4810F848" wp14:editId="23AED452">
          <wp:simplePos x="0" y="0"/>
          <wp:positionH relativeFrom="margin">
            <wp:align>center</wp:align>
          </wp:positionH>
          <wp:positionV relativeFrom="page">
            <wp:posOffset>27305</wp:posOffset>
          </wp:positionV>
          <wp:extent cx="8015466" cy="827402"/>
          <wp:effectExtent l="0" t="0" r="0" b="0"/>
          <wp:wrapNone/>
          <wp:docPr id="13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015466" cy="8274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64.5pt;height:35.25pt" o:bullet="t">
        <v:imagedata r:id="rId1" o:title="Fleche"/>
      </v:shape>
    </w:pict>
  </w:numPicBullet>
  <w:abstractNum w:abstractNumId="0" w15:restartNumberingAfterBreak="0">
    <w:nsid w:val="FFFFFF1D"/>
    <w:multiLevelType w:val="multilevel"/>
    <w:tmpl w:val="E3D89B8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4909EE"/>
    <w:multiLevelType w:val="hybridMultilevel"/>
    <w:tmpl w:val="0B8EB2CE"/>
    <w:lvl w:ilvl="0" w:tplc="FD0C37E0">
      <w:start w:val="1"/>
      <w:numFmt w:val="bullet"/>
      <w:pStyle w:val="Titre2"/>
      <w:lvlText w:val=""/>
      <w:lvlPicBulletId w:val="0"/>
      <w:lvlJc w:val="righ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291A91"/>
    <w:multiLevelType w:val="hybridMultilevel"/>
    <w:tmpl w:val="F9560B0A"/>
    <w:lvl w:ilvl="0" w:tplc="0BCCDAF8">
      <w:numFmt w:val="bullet"/>
      <w:lvlText w:val="-"/>
      <w:lvlJc w:val="left"/>
      <w:pPr>
        <w:ind w:left="2205" w:hanging="360"/>
      </w:pPr>
      <w:rPr>
        <w:rFonts w:ascii="Tahoma" w:eastAsia="MS Mincho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29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5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65" w:hanging="360"/>
      </w:pPr>
      <w:rPr>
        <w:rFonts w:ascii="Wingdings" w:hAnsi="Wingdings" w:hint="default"/>
      </w:rPr>
    </w:lvl>
  </w:abstractNum>
  <w:abstractNum w:abstractNumId="3" w15:restartNumberingAfterBreak="0">
    <w:nsid w:val="5AB46997"/>
    <w:multiLevelType w:val="hybridMultilevel"/>
    <w:tmpl w:val="8F20389C"/>
    <w:lvl w:ilvl="0" w:tplc="175A52F8">
      <w:start w:val="1"/>
      <w:numFmt w:val="bullet"/>
      <w:lvlText w:val=""/>
      <w:lvlPicBulletId w:val="0"/>
      <w:lvlJc w:val="right"/>
      <w:pPr>
        <w:ind w:left="717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23F4B54"/>
    <w:multiLevelType w:val="hybridMultilevel"/>
    <w:tmpl w:val="4782D8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5F4F"/>
    <w:rsid w:val="00090704"/>
    <w:rsid w:val="000B3B64"/>
    <w:rsid w:val="000D11D9"/>
    <w:rsid w:val="000D49E7"/>
    <w:rsid w:val="000E5B98"/>
    <w:rsid w:val="00135CEF"/>
    <w:rsid w:val="00156773"/>
    <w:rsid w:val="001729B3"/>
    <w:rsid w:val="001743D2"/>
    <w:rsid w:val="00183B31"/>
    <w:rsid w:val="001A2425"/>
    <w:rsid w:val="001E163F"/>
    <w:rsid w:val="00234560"/>
    <w:rsid w:val="00236EB8"/>
    <w:rsid w:val="00256178"/>
    <w:rsid w:val="0029749A"/>
    <w:rsid w:val="002A244C"/>
    <w:rsid w:val="00303F3B"/>
    <w:rsid w:val="00343D82"/>
    <w:rsid w:val="00386675"/>
    <w:rsid w:val="003949F7"/>
    <w:rsid w:val="00405E75"/>
    <w:rsid w:val="00492445"/>
    <w:rsid w:val="004F79D3"/>
    <w:rsid w:val="005021ED"/>
    <w:rsid w:val="005764AF"/>
    <w:rsid w:val="00577852"/>
    <w:rsid w:val="00631A7F"/>
    <w:rsid w:val="0066628A"/>
    <w:rsid w:val="006718F7"/>
    <w:rsid w:val="006B7789"/>
    <w:rsid w:val="006E6D42"/>
    <w:rsid w:val="006F53D4"/>
    <w:rsid w:val="00705A1E"/>
    <w:rsid w:val="00803360"/>
    <w:rsid w:val="00812E9A"/>
    <w:rsid w:val="008324EC"/>
    <w:rsid w:val="00883098"/>
    <w:rsid w:val="00895F07"/>
    <w:rsid w:val="009175C8"/>
    <w:rsid w:val="009A2699"/>
    <w:rsid w:val="009D0223"/>
    <w:rsid w:val="00A12B5E"/>
    <w:rsid w:val="00A26DA3"/>
    <w:rsid w:val="00A5068A"/>
    <w:rsid w:val="00A65F4F"/>
    <w:rsid w:val="00A75D53"/>
    <w:rsid w:val="00AB19E7"/>
    <w:rsid w:val="00AB5A0E"/>
    <w:rsid w:val="00AC2751"/>
    <w:rsid w:val="00BC6095"/>
    <w:rsid w:val="00BD697F"/>
    <w:rsid w:val="00BF2AA3"/>
    <w:rsid w:val="00C5454A"/>
    <w:rsid w:val="00C61221"/>
    <w:rsid w:val="00C81B89"/>
    <w:rsid w:val="00C95D98"/>
    <w:rsid w:val="00CF47D5"/>
    <w:rsid w:val="00D3081E"/>
    <w:rsid w:val="00E21A5C"/>
    <w:rsid w:val="00E605A4"/>
    <w:rsid w:val="00E624C0"/>
    <w:rsid w:val="00EB07F7"/>
    <w:rsid w:val="00EB09B3"/>
    <w:rsid w:val="00F4107C"/>
    <w:rsid w:val="00F56DA3"/>
    <w:rsid w:val="00F57F82"/>
    <w:rsid w:val="00F8188A"/>
    <w:rsid w:val="00FE11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9F43DF1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en-GB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EB07F7"/>
    <w:pPr>
      <w:spacing w:line="276" w:lineRule="auto"/>
    </w:pPr>
    <w:rPr>
      <w:rFonts w:ascii="Tahoma" w:hAnsi="Tahoma"/>
      <w:szCs w:val="24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090704"/>
    <w:pPr>
      <w:keepNext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E21A5C"/>
    <w:pPr>
      <w:numPr>
        <w:numId w:val="4"/>
      </w:numPr>
      <w:spacing w:before="60" w:after="60"/>
      <w:ind w:right="51"/>
      <w:outlineLvl w:val="1"/>
    </w:pPr>
    <w:rPr>
      <w:b/>
      <w:smallCaps w:val="0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Datemiseenligne">
    <w:name w:val="Datemiseenligne"/>
    <w:uiPriority w:val="1"/>
    <w:qFormat/>
    <w:rsid w:val="00405E75"/>
    <w:rPr>
      <w:rFonts w:cs="Tahoma"/>
      <w:color w:val="365F91"/>
    </w:rPr>
  </w:style>
  <w:style w:type="character" w:customStyle="1" w:styleId="Titre1Car">
    <w:name w:val="Titre 1 Car"/>
    <w:link w:val="Titre1"/>
    <w:uiPriority w:val="9"/>
    <w:rsid w:val="00090704"/>
    <w:rPr>
      <w:rFonts w:ascii="Tahoma" w:eastAsia="Times New Roman" w:hAnsi="Tahoma" w:cs="Tahoma"/>
      <w:smallCaps/>
      <w:color w:val="365F91"/>
      <w:sz w:val="22"/>
      <w:szCs w:val="24"/>
      <w:lang w:val="fr-FR" w:eastAsia="en-US"/>
    </w:rPr>
  </w:style>
  <w:style w:type="character" w:customStyle="1" w:styleId="Titre2Car">
    <w:name w:val="Titre 2 Car"/>
    <w:link w:val="Titre2"/>
    <w:uiPriority w:val="9"/>
    <w:rsid w:val="00E21A5C"/>
    <w:rPr>
      <w:rFonts w:ascii="Tahoma" w:eastAsia="Times New Roman" w:hAnsi="Tahoma" w:cs="Tahoma"/>
      <w:b/>
      <w:color w:val="365F91"/>
      <w:szCs w:val="24"/>
      <w:lang w:val="fr-FR"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405E75"/>
    <w:pPr>
      <w:pBdr>
        <w:bottom w:val="single" w:sz="4" w:space="1" w:color="95B3D7"/>
      </w:pBdr>
    </w:pPr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link w:val="Titre"/>
    <w:uiPriority w:val="10"/>
    <w:rsid w:val="00405E75"/>
    <w:rPr>
      <w:rFonts w:ascii="Tahoma" w:eastAsia="Times New Roman" w:hAnsi="Tahoma" w:cs="Tahoma"/>
      <w:b/>
      <w:smallCaps/>
      <w:color w:val="365F91"/>
      <w:sz w:val="32"/>
      <w:lang w:eastAsia="en-US"/>
    </w:rPr>
  </w:style>
  <w:style w:type="paragraph" w:styleId="En-tte">
    <w:name w:val="header"/>
    <w:basedOn w:val="Normal"/>
    <w:link w:val="En-tteCar"/>
    <w:uiPriority w:val="99"/>
    <w:unhideWhenUsed/>
    <w:rsid w:val="00405E75"/>
    <w:pPr>
      <w:tabs>
        <w:tab w:val="center" w:pos="4703"/>
        <w:tab w:val="right" w:pos="9406"/>
      </w:tabs>
    </w:pPr>
  </w:style>
  <w:style w:type="character" w:customStyle="1" w:styleId="En-tteCar">
    <w:name w:val="En-tête Car"/>
    <w:link w:val="En-tte"/>
    <w:uiPriority w:val="99"/>
    <w:rsid w:val="00405E75"/>
    <w:rPr>
      <w:rFonts w:ascii="Tahoma" w:hAnsi="Tahoma"/>
      <w:sz w:val="20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405E75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link w:val="Pieddepage"/>
    <w:uiPriority w:val="99"/>
    <w:rsid w:val="00405E75"/>
    <w:rPr>
      <w:rFonts w:ascii="Tahoma" w:hAnsi="Tahoma"/>
      <w:sz w:val="20"/>
      <w:lang w:eastAsia="en-US"/>
    </w:rPr>
  </w:style>
  <w:style w:type="table" w:styleId="Grilledutableau">
    <w:name w:val="Table Grid"/>
    <w:basedOn w:val="TableauNormal"/>
    <w:uiPriority w:val="59"/>
    <w:rsid w:val="00405E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12B5E"/>
    <w:pPr>
      <w:spacing w:line="240" w:lineRule="auto"/>
    </w:pPr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12B5E"/>
    <w:rPr>
      <w:rFonts w:ascii="Lucida Grande" w:hAnsi="Lucida Grande"/>
      <w:sz w:val="18"/>
      <w:szCs w:val="18"/>
      <w:lang w:val="fr-FR" w:eastAsia="en-US"/>
    </w:rPr>
  </w:style>
  <w:style w:type="paragraph" w:styleId="Paragraphedeliste">
    <w:name w:val="List Paragraph"/>
    <w:basedOn w:val="Normal"/>
    <w:uiPriority w:val="72"/>
    <w:rsid w:val="00E21A5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6.jpg"/><Relationship Id="rId1" Type="http://schemas.openxmlformats.org/officeDocument/2006/relationships/image" Target="media/image1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alentin\Google%20Drive\DFPFRI\Mod&#232;les\Gabarit%20fiches%20p&#233;dagogiques\Gabarit-MaterielV3.2.dotx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8B29651-E009-49F1-9C1A-FFACCE688E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Gabarit-MaterielV3.2.dotx</Template>
  <TotalTime>3</TotalTime>
  <Pages>1</Pages>
  <Words>25</Words>
  <Characters>143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M.</dc:creator>
  <cp:keywords/>
  <dc:description/>
  <cp:lastModifiedBy>Helene EMILE</cp:lastModifiedBy>
  <cp:revision>6</cp:revision>
  <cp:lastPrinted>2023-01-20T09:07:00Z</cp:lastPrinted>
  <dcterms:created xsi:type="dcterms:W3CDTF">2022-12-16T14:02:00Z</dcterms:created>
  <dcterms:modified xsi:type="dcterms:W3CDTF">2023-01-20T09:07:00Z</dcterms:modified>
</cp:coreProperties>
</file>